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548" w:rsidRPr="00DA5827" w:rsidRDefault="00DA5827" w:rsidP="00876BFB">
      <w:pPr>
        <w:rPr>
          <w:sz w:val="48"/>
          <w:szCs w:val="48"/>
        </w:rPr>
      </w:pPr>
      <w:r>
        <w:rPr>
          <w:sz w:val="48"/>
          <w:szCs w:val="48"/>
        </w:rPr>
        <w:t>Привет!</w:t>
      </w:r>
      <w:bookmarkStart w:id="0" w:name="_GoBack"/>
      <w:bookmarkEnd w:id="0"/>
    </w:p>
    <w:sectPr w:rsidR="00053548" w:rsidRPr="00DA5827" w:rsidSect="003F6C5C">
      <w:footerReference w:type="default" r:id="rId9"/>
      <w:footerReference w:type="first" r:id="rId10"/>
      <w:pgSz w:w="11907" w:h="16840" w:code="9"/>
      <w:pgMar w:top="1134" w:right="567" w:bottom="1134" w:left="1701" w:header="0" w:footer="74" w:gutter="0"/>
      <w:pgNumType w:start="5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323" w:rsidRDefault="001E0323">
      <w:r>
        <w:separator/>
      </w:r>
    </w:p>
  </w:endnote>
  <w:endnote w:type="continuationSeparator" w:id="0">
    <w:p w:rsidR="001E0323" w:rsidRDefault="001E0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1B9" w:rsidRDefault="00EE41B9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76BFB">
      <w:rPr>
        <w:noProof/>
      </w:rPr>
      <w:t>36</w:t>
    </w:r>
    <w:r>
      <w:fldChar w:fldCharType="end"/>
    </w:r>
  </w:p>
  <w:p w:rsidR="00EE41B9" w:rsidRDefault="00EE41B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1B9" w:rsidRPr="00D748C2" w:rsidRDefault="00EE41B9">
    <w:pPr>
      <w:pStyle w:val="a7"/>
      <w:jc w:val="center"/>
    </w:pPr>
    <w:r w:rsidRPr="00D748C2">
      <w:fldChar w:fldCharType="begin"/>
    </w:r>
    <w:r w:rsidRPr="00D748C2">
      <w:instrText xml:space="preserve"> PAGE   \* MERGEFORMAT </w:instrText>
    </w:r>
    <w:r w:rsidRPr="00D748C2">
      <w:fldChar w:fldCharType="separate"/>
    </w:r>
    <w:r w:rsidR="00DA5827">
      <w:rPr>
        <w:noProof/>
      </w:rPr>
      <w:t>50</w:t>
    </w:r>
    <w:r w:rsidRPr="00D748C2">
      <w:fldChar w:fldCharType="end"/>
    </w:r>
  </w:p>
  <w:p w:rsidR="00EE41B9" w:rsidRPr="00E929FB" w:rsidRDefault="00EE41B9" w:rsidP="006026DD">
    <w:pPr>
      <w:pStyle w:val="a7"/>
      <w:jc w:val="center"/>
      <w:rPr>
        <w:rFonts w:ascii="GOST type A" w:hAnsi="GOST type A" w:cs="Arial"/>
        <w:i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323" w:rsidRDefault="001E0323">
      <w:r>
        <w:separator/>
      </w:r>
    </w:p>
  </w:footnote>
  <w:footnote w:type="continuationSeparator" w:id="0">
    <w:p w:rsidR="001E0323" w:rsidRDefault="001E03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msoE0"/>
      </v:shape>
    </w:pict>
  </w:numPicBullet>
  <w:abstractNum w:abstractNumId="0">
    <w:nsid w:val="FFFFFF88"/>
    <w:multiLevelType w:val="singleLevel"/>
    <w:tmpl w:val="838C102E"/>
    <w:lvl w:ilvl="0">
      <w:start w:val="1"/>
      <w:numFmt w:val="decimal"/>
      <w:pStyle w:val="a"/>
      <w:lvlText w:val="%1."/>
      <w:lvlJc w:val="left"/>
      <w:pPr>
        <w:tabs>
          <w:tab w:val="num" w:pos="927"/>
        </w:tabs>
        <w:ind w:left="0" w:firstLine="567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">
    <w:nsid w:val="FFFFFF89"/>
    <w:multiLevelType w:val="singleLevel"/>
    <w:tmpl w:val="C93ED858"/>
    <w:lvl w:ilvl="0">
      <w:start w:val="1"/>
      <w:numFmt w:val="bullet"/>
      <w:pStyle w:val="a0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</w:abstractNum>
  <w:abstractNum w:abstractNumId="2">
    <w:nsid w:val="03EA44B6"/>
    <w:multiLevelType w:val="hybridMultilevel"/>
    <w:tmpl w:val="2A5C88A4"/>
    <w:lvl w:ilvl="0" w:tplc="A8BA6A6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523375F"/>
    <w:multiLevelType w:val="hybridMultilevel"/>
    <w:tmpl w:val="1302AB58"/>
    <w:lvl w:ilvl="0" w:tplc="F9C462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641FB"/>
    <w:multiLevelType w:val="hybridMultilevel"/>
    <w:tmpl w:val="9A88DD16"/>
    <w:lvl w:ilvl="0" w:tplc="F7FC27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EE2D1E"/>
    <w:multiLevelType w:val="multilevel"/>
    <w:tmpl w:val="D2301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0DC90D50"/>
    <w:multiLevelType w:val="hybridMultilevel"/>
    <w:tmpl w:val="9190B8D0"/>
    <w:lvl w:ilvl="0" w:tplc="3B70B12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6200801"/>
    <w:multiLevelType w:val="hybridMultilevel"/>
    <w:tmpl w:val="6B76F65E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F21738C"/>
    <w:multiLevelType w:val="hybridMultilevel"/>
    <w:tmpl w:val="2132EA0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DA67DB2"/>
    <w:multiLevelType w:val="multilevel"/>
    <w:tmpl w:val="EB1C186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2FB6078C"/>
    <w:multiLevelType w:val="hybridMultilevel"/>
    <w:tmpl w:val="881ACBC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026477"/>
    <w:multiLevelType w:val="hybridMultilevel"/>
    <w:tmpl w:val="8DF0C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323570"/>
    <w:multiLevelType w:val="hybridMultilevel"/>
    <w:tmpl w:val="128A8F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7C78A1"/>
    <w:multiLevelType w:val="hybridMultilevel"/>
    <w:tmpl w:val="8462195C"/>
    <w:lvl w:ilvl="0" w:tplc="C5FAC2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C7967EA"/>
    <w:multiLevelType w:val="hybridMultilevel"/>
    <w:tmpl w:val="7C4619C2"/>
    <w:lvl w:ilvl="0" w:tplc="C5FAC2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EC79A4"/>
    <w:multiLevelType w:val="hybridMultilevel"/>
    <w:tmpl w:val="A036D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EA4455"/>
    <w:multiLevelType w:val="hybridMultilevel"/>
    <w:tmpl w:val="65B2E5C2"/>
    <w:lvl w:ilvl="0" w:tplc="C5FAC2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DBC0716"/>
    <w:multiLevelType w:val="hybridMultilevel"/>
    <w:tmpl w:val="5CAEEF38"/>
    <w:lvl w:ilvl="0" w:tplc="E0E2E29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5"/>
  </w:num>
  <w:num w:numId="5">
    <w:abstractNumId w:val="17"/>
  </w:num>
  <w:num w:numId="6">
    <w:abstractNumId w:val="7"/>
  </w:num>
  <w:num w:numId="7">
    <w:abstractNumId w:val="3"/>
  </w:num>
  <w:num w:numId="8">
    <w:abstractNumId w:val="11"/>
  </w:num>
  <w:num w:numId="9">
    <w:abstractNumId w:val="12"/>
  </w:num>
  <w:num w:numId="10">
    <w:abstractNumId w:val="14"/>
  </w:num>
  <w:num w:numId="11">
    <w:abstractNumId w:val="6"/>
  </w:num>
  <w:num w:numId="12">
    <w:abstractNumId w:val="4"/>
  </w:num>
  <w:num w:numId="13">
    <w:abstractNumId w:val="2"/>
  </w:num>
  <w:num w:numId="14">
    <w:abstractNumId w:val="15"/>
  </w:num>
  <w:num w:numId="15">
    <w:abstractNumId w:val="13"/>
  </w:num>
  <w:num w:numId="16">
    <w:abstractNumId w:val="9"/>
  </w:num>
  <w:num w:numId="17">
    <w:abstractNumId w:val="8"/>
  </w:num>
  <w:num w:numId="18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8"/>
  <w:drawingGridVerticalSpacing w:val="28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AFD"/>
    <w:rsid w:val="00001F24"/>
    <w:rsid w:val="00003AFF"/>
    <w:rsid w:val="000043F0"/>
    <w:rsid w:val="000046D4"/>
    <w:rsid w:val="00005793"/>
    <w:rsid w:val="00005E82"/>
    <w:rsid w:val="00007044"/>
    <w:rsid w:val="00007214"/>
    <w:rsid w:val="0000722F"/>
    <w:rsid w:val="000106E7"/>
    <w:rsid w:val="00010C90"/>
    <w:rsid w:val="00010F3B"/>
    <w:rsid w:val="00011B2B"/>
    <w:rsid w:val="00012D05"/>
    <w:rsid w:val="000130BB"/>
    <w:rsid w:val="000150C6"/>
    <w:rsid w:val="00016753"/>
    <w:rsid w:val="000170D2"/>
    <w:rsid w:val="00017FF8"/>
    <w:rsid w:val="00020039"/>
    <w:rsid w:val="00020F65"/>
    <w:rsid w:val="00021053"/>
    <w:rsid w:val="00021773"/>
    <w:rsid w:val="00021CCC"/>
    <w:rsid w:val="00022BC8"/>
    <w:rsid w:val="000230BC"/>
    <w:rsid w:val="00024E21"/>
    <w:rsid w:val="00026003"/>
    <w:rsid w:val="00030D41"/>
    <w:rsid w:val="00031977"/>
    <w:rsid w:val="00032A4B"/>
    <w:rsid w:val="00032F4B"/>
    <w:rsid w:val="0003366C"/>
    <w:rsid w:val="00034B54"/>
    <w:rsid w:val="00035C13"/>
    <w:rsid w:val="00036336"/>
    <w:rsid w:val="0003649F"/>
    <w:rsid w:val="00036B6C"/>
    <w:rsid w:val="00036B9E"/>
    <w:rsid w:val="0004041E"/>
    <w:rsid w:val="000414ED"/>
    <w:rsid w:val="00042403"/>
    <w:rsid w:val="000429DA"/>
    <w:rsid w:val="00043AD0"/>
    <w:rsid w:val="00043CA8"/>
    <w:rsid w:val="00045553"/>
    <w:rsid w:val="0004664E"/>
    <w:rsid w:val="0004785F"/>
    <w:rsid w:val="00047C0F"/>
    <w:rsid w:val="00047C85"/>
    <w:rsid w:val="00047FAC"/>
    <w:rsid w:val="0005003A"/>
    <w:rsid w:val="0005025B"/>
    <w:rsid w:val="000503E9"/>
    <w:rsid w:val="00053548"/>
    <w:rsid w:val="000539E5"/>
    <w:rsid w:val="0005500C"/>
    <w:rsid w:val="0005553E"/>
    <w:rsid w:val="000565AF"/>
    <w:rsid w:val="000578E1"/>
    <w:rsid w:val="00057973"/>
    <w:rsid w:val="00060296"/>
    <w:rsid w:val="00060F19"/>
    <w:rsid w:val="00061AE6"/>
    <w:rsid w:val="00063920"/>
    <w:rsid w:val="00063AB9"/>
    <w:rsid w:val="00064D84"/>
    <w:rsid w:val="00065335"/>
    <w:rsid w:val="00065483"/>
    <w:rsid w:val="00066FA3"/>
    <w:rsid w:val="000674FE"/>
    <w:rsid w:val="000675EF"/>
    <w:rsid w:val="00067CBB"/>
    <w:rsid w:val="00070001"/>
    <w:rsid w:val="00071523"/>
    <w:rsid w:val="00071B32"/>
    <w:rsid w:val="00071D0F"/>
    <w:rsid w:val="00072027"/>
    <w:rsid w:val="0007276B"/>
    <w:rsid w:val="0007308D"/>
    <w:rsid w:val="00073A22"/>
    <w:rsid w:val="000748E1"/>
    <w:rsid w:val="000764ED"/>
    <w:rsid w:val="000765E5"/>
    <w:rsid w:val="00077199"/>
    <w:rsid w:val="00077FC5"/>
    <w:rsid w:val="00080F9F"/>
    <w:rsid w:val="00082470"/>
    <w:rsid w:val="0008355A"/>
    <w:rsid w:val="0008413E"/>
    <w:rsid w:val="00084C64"/>
    <w:rsid w:val="000850C5"/>
    <w:rsid w:val="000856AF"/>
    <w:rsid w:val="00086F3E"/>
    <w:rsid w:val="000873C9"/>
    <w:rsid w:val="00087698"/>
    <w:rsid w:val="00090D0E"/>
    <w:rsid w:val="00094E93"/>
    <w:rsid w:val="00095A06"/>
    <w:rsid w:val="00096E95"/>
    <w:rsid w:val="000A0575"/>
    <w:rsid w:val="000A2CF4"/>
    <w:rsid w:val="000A52E4"/>
    <w:rsid w:val="000A5E89"/>
    <w:rsid w:val="000A623A"/>
    <w:rsid w:val="000A7745"/>
    <w:rsid w:val="000B0E2A"/>
    <w:rsid w:val="000B0EEB"/>
    <w:rsid w:val="000B3D68"/>
    <w:rsid w:val="000B3FBB"/>
    <w:rsid w:val="000B4E0D"/>
    <w:rsid w:val="000B611D"/>
    <w:rsid w:val="000B6487"/>
    <w:rsid w:val="000B6975"/>
    <w:rsid w:val="000C0000"/>
    <w:rsid w:val="000C0450"/>
    <w:rsid w:val="000C147D"/>
    <w:rsid w:val="000C4576"/>
    <w:rsid w:val="000C46D5"/>
    <w:rsid w:val="000C48AB"/>
    <w:rsid w:val="000C4D23"/>
    <w:rsid w:val="000C5A70"/>
    <w:rsid w:val="000D084D"/>
    <w:rsid w:val="000D5F2A"/>
    <w:rsid w:val="000D6203"/>
    <w:rsid w:val="000D7212"/>
    <w:rsid w:val="000D7E3F"/>
    <w:rsid w:val="000E04B1"/>
    <w:rsid w:val="000E0D78"/>
    <w:rsid w:val="000E0DDD"/>
    <w:rsid w:val="000E20D9"/>
    <w:rsid w:val="000E394B"/>
    <w:rsid w:val="000E3A38"/>
    <w:rsid w:val="000E4215"/>
    <w:rsid w:val="000E4769"/>
    <w:rsid w:val="000E4BE3"/>
    <w:rsid w:val="000E5EDD"/>
    <w:rsid w:val="000E65AE"/>
    <w:rsid w:val="000E6BF9"/>
    <w:rsid w:val="000E7745"/>
    <w:rsid w:val="000E7F2E"/>
    <w:rsid w:val="000F0692"/>
    <w:rsid w:val="000F0E49"/>
    <w:rsid w:val="000F1057"/>
    <w:rsid w:val="000F34D1"/>
    <w:rsid w:val="000F3547"/>
    <w:rsid w:val="000F4F81"/>
    <w:rsid w:val="000F633E"/>
    <w:rsid w:val="000F66ED"/>
    <w:rsid w:val="000F73D3"/>
    <w:rsid w:val="00101095"/>
    <w:rsid w:val="00102262"/>
    <w:rsid w:val="0010311B"/>
    <w:rsid w:val="0010328D"/>
    <w:rsid w:val="001042DE"/>
    <w:rsid w:val="001050DF"/>
    <w:rsid w:val="00105A7F"/>
    <w:rsid w:val="001069CF"/>
    <w:rsid w:val="00106AA0"/>
    <w:rsid w:val="00106F14"/>
    <w:rsid w:val="00106F45"/>
    <w:rsid w:val="00107A41"/>
    <w:rsid w:val="00111720"/>
    <w:rsid w:val="0011225F"/>
    <w:rsid w:val="00112362"/>
    <w:rsid w:val="001150B1"/>
    <w:rsid w:val="00115DAF"/>
    <w:rsid w:val="001172CA"/>
    <w:rsid w:val="00117405"/>
    <w:rsid w:val="00117825"/>
    <w:rsid w:val="00117C5C"/>
    <w:rsid w:val="00117F9B"/>
    <w:rsid w:val="001210FC"/>
    <w:rsid w:val="0012223A"/>
    <w:rsid w:val="0012412C"/>
    <w:rsid w:val="0012495E"/>
    <w:rsid w:val="00125304"/>
    <w:rsid w:val="0012536E"/>
    <w:rsid w:val="0012582C"/>
    <w:rsid w:val="0012605C"/>
    <w:rsid w:val="00126F02"/>
    <w:rsid w:val="00127A60"/>
    <w:rsid w:val="001303B1"/>
    <w:rsid w:val="001307F9"/>
    <w:rsid w:val="00130E9D"/>
    <w:rsid w:val="0013115C"/>
    <w:rsid w:val="00131AD9"/>
    <w:rsid w:val="00133C35"/>
    <w:rsid w:val="00134E5A"/>
    <w:rsid w:val="00135A16"/>
    <w:rsid w:val="00137865"/>
    <w:rsid w:val="00140128"/>
    <w:rsid w:val="001401B3"/>
    <w:rsid w:val="0014035A"/>
    <w:rsid w:val="0014040C"/>
    <w:rsid w:val="001407E4"/>
    <w:rsid w:val="00140D18"/>
    <w:rsid w:val="00141A3B"/>
    <w:rsid w:val="0014235E"/>
    <w:rsid w:val="0014253F"/>
    <w:rsid w:val="00142611"/>
    <w:rsid w:val="001428C0"/>
    <w:rsid w:val="00144236"/>
    <w:rsid w:val="001453EB"/>
    <w:rsid w:val="00145A75"/>
    <w:rsid w:val="001468CE"/>
    <w:rsid w:val="00146F56"/>
    <w:rsid w:val="00146FF4"/>
    <w:rsid w:val="00147225"/>
    <w:rsid w:val="001478C5"/>
    <w:rsid w:val="00147D97"/>
    <w:rsid w:val="001500EC"/>
    <w:rsid w:val="001503CD"/>
    <w:rsid w:val="00150433"/>
    <w:rsid w:val="00151B0F"/>
    <w:rsid w:val="00151FE0"/>
    <w:rsid w:val="00154DF1"/>
    <w:rsid w:val="00155482"/>
    <w:rsid w:val="001565D2"/>
    <w:rsid w:val="0016005D"/>
    <w:rsid w:val="0016006E"/>
    <w:rsid w:val="00161BC5"/>
    <w:rsid w:val="00164E94"/>
    <w:rsid w:val="00165935"/>
    <w:rsid w:val="00166644"/>
    <w:rsid w:val="00167499"/>
    <w:rsid w:val="00167AF2"/>
    <w:rsid w:val="00167C8E"/>
    <w:rsid w:val="00167F53"/>
    <w:rsid w:val="00170356"/>
    <w:rsid w:val="00170BC3"/>
    <w:rsid w:val="00170BF3"/>
    <w:rsid w:val="00171399"/>
    <w:rsid w:val="00172E4A"/>
    <w:rsid w:val="00173A01"/>
    <w:rsid w:val="00173FDF"/>
    <w:rsid w:val="00175547"/>
    <w:rsid w:val="0017559A"/>
    <w:rsid w:val="0017619A"/>
    <w:rsid w:val="00176D47"/>
    <w:rsid w:val="0017722A"/>
    <w:rsid w:val="00180F47"/>
    <w:rsid w:val="001820C5"/>
    <w:rsid w:val="001821B8"/>
    <w:rsid w:val="0018223D"/>
    <w:rsid w:val="001824D2"/>
    <w:rsid w:val="00182810"/>
    <w:rsid w:val="00182C74"/>
    <w:rsid w:val="00183530"/>
    <w:rsid w:val="001861EE"/>
    <w:rsid w:val="00186FC2"/>
    <w:rsid w:val="001900D0"/>
    <w:rsid w:val="0019194B"/>
    <w:rsid w:val="00191C4C"/>
    <w:rsid w:val="00192C9F"/>
    <w:rsid w:val="001941D4"/>
    <w:rsid w:val="001943D2"/>
    <w:rsid w:val="001949C7"/>
    <w:rsid w:val="00194A28"/>
    <w:rsid w:val="00194EED"/>
    <w:rsid w:val="00195389"/>
    <w:rsid w:val="00195DE0"/>
    <w:rsid w:val="001965C9"/>
    <w:rsid w:val="00197050"/>
    <w:rsid w:val="00197062"/>
    <w:rsid w:val="00197164"/>
    <w:rsid w:val="00197730"/>
    <w:rsid w:val="001A1498"/>
    <w:rsid w:val="001A1CF5"/>
    <w:rsid w:val="001A3517"/>
    <w:rsid w:val="001B09C1"/>
    <w:rsid w:val="001B0D02"/>
    <w:rsid w:val="001B1741"/>
    <w:rsid w:val="001B2773"/>
    <w:rsid w:val="001B32D3"/>
    <w:rsid w:val="001B38C3"/>
    <w:rsid w:val="001B4129"/>
    <w:rsid w:val="001B4719"/>
    <w:rsid w:val="001B62B6"/>
    <w:rsid w:val="001B7588"/>
    <w:rsid w:val="001B7BC6"/>
    <w:rsid w:val="001C0639"/>
    <w:rsid w:val="001C13F4"/>
    <w:rsid w:val="001C1D83"/>
    <w:rsid w:val="001C39B6"/>
    <w:rsid w:val="001C3B96"/>
    <w:rsid w:val="001C701D"/>
    <w:rsid w:val="001C742C"/>
    <w:rsid w:val="001C77D5"/>
    <w:rsid w:val="001D0423"/>
    <w:rsid w:val="001D1EDC"/>
    <w:rsid w:val="001D2004"/>
    <w:rsid w:val="001D2522"/>
    <w:rsid w:val="001D254D"/>
    <w:rsid w:val="001D34F0"/>
    <w:rsid w:val="001D437A"/>
    <w:rsid w:val="001D4A58"/>
    <w:rsid w:val="001D5373"/>
    <w:rsid w:val="001D611A"/>
    <w:rsid w:val="001D7063"/>
    <w:rsid w:val="001E0323"/>
    <w:rsid w:val="001E2C14"/>
    <w:rsid w:val="001E2FF8"/>
    <w:rsid w:val="001E3189"/>
    <w:rsid w:val="001E4536"/>
    <w:rsid w:val="001E4549"/>
    <w:rsid w:val="001E5407"/>
    <w:rsid w:val="001E5DF0"/>
    <w:rsid w:val="001E6743"/>
    <w:rsid w:val="001E6D69"/>
    <w:rsid w:val="001E7443"/>
    <w:rsid w:val="001E7F9F"/>
    <w:rsid w:val="001F2034"/>
    <w:rsid w:val="001F25FD"/>
    <w:rsid w:val="001F2608"/>
    <w:rsid w:val="001F31F4"/>
    <w:rsid w:val="001F461C"/>
    <w:rsid w:val="001F4827"/>
    <w:rsid w:val="001F555D"/>
    <w:rsid w:val="001F5969"/>
    <w:rsid w:val="001F5F28"/>
    <w:rsid w:val="001F774B"/>
    <w:rsid w:val="0020037E"/>
    <w:rsid w:val="00200817"/>
    <w:rsid w:val="002015A0"/>
    <w:rsid w:val="00202B3F"/>
    <w:rsid w:val="002035A3"/>
    <w:rsid w:val="00204E1B"/>
    <w:rsid w:val="00205C1B"/>
    <w:rsid w:val="00205C21"/>
    <w:rsid w:val="00205CA0"/>
    <w:rsid w:val="00205E86"/>
    <w:rsid w:val="00206038"/>
    <w:rsid w:val="0020633B"/>
    <w:rsid w:val="002072B8"/>
    <w:rsid w:val="002115AF"/>
    <w:rsid w:val="00211F2A"/>
    <w:rsid w:val="002126E0"/>
    <w:rsid w:val="00212A64"/>
    <w:rsid w:val="00212DA3"/>
    <w:rsid w:val="002131FE"/>
    <w:rsid w:val="002156A6"/>
    <w:rsid w:val="00215BEC"/>
    <w:rsid w:val="00217480"/>
    <w:rsid w:val="00217CE8"/>
    <w:rsid w:val="00221295"/>
    <w:rsid w:val="0022190E"/>
    <w:rsid w:val="0022220C"/>
    <w:rsid w:val="00223036"/>
    <w:rsid w:val="00223D38"/>
    <w:rsid w:val="002240B2"/>
    <w:rsid w:val="0022469F"/>
    <w:rsid w:val="002254C9"/>
    <w:rsid w:val="00225FC0"/>
    <w:rsid w:val="00226D32"/>
    <w:rsid w:val="00227695"/>
    <w:rsid w:val="00227E21"/>
    <w:rsid w:val="002301E7"/>
    <w:rsid w:val="002302EB"/>
    <w:rsid w:val="0023173F"/>
    <w:rsid w:val="0023560E"/>
    <w:rsid w:val="00235969"/>
    <w:rsid w:val="00236E84"/>
    <w:rsid w:val="00237101"/>
    <w:rsid w:val="00237CD3"/>
    <w:rsid w:val="00241665"/>
    <w:rsid w:val="00242333"/>
    <w:rsid w:val="0024269B"/>
    <w:rsid w:val="002431A2"/>
    <w:rsid w:val="0024502D"/>
    <w:rsid w:val="0024542E"/>
    <w:rsid w:val="002514D2"/>
    <w:rsid w:val="002521AD"/>
    <w:rsid w:val="002523F0"/>
    <w:rsid w:val="00252480"/>
    <w:rsid w:val="00252F66"/>
    <w:rsid w:val="002530FE"/>
    <w:rsid w:val="0025438C"/>
    <w:rsid w:val="00255555"/>
    <w:rsid w:val="002608E5"/>
    <w:rsid w:val="00260CC7"/>
    <w:rsid w:val="0026131B"/>
    <w:rsid w:val="00263827"/>
    <w:rsid w:val="002649C2"/>
    <w:rsid w:val="00265C91"/>
    <w:rsid w:val="00266FBD"/>
    <w:rsid w:val="0027077E"/>
    <w:rsid w:val="00270A41"/>
    <w:rsid w:val="00272063"/>
    <w:rsid w:val="00273302"/>
    <w:rsid w:val="002742BE"/>
    <w:rsid w:val="0027543E"/>
    <w:rsid w:val="00276C34"/>
    <w:rsid w:val="002773B2"/>
    <w:rsid w:val="002801F7"/>
    <w:rsid w:val="00280673"/>
    <w:rsid w:val="00280C8A"/>
    <w:rsid w:val="00281D9C"/>
    <w:rsid w:val="002821E8"/>
    <w:rsid w:val="00282504"/>
    <w:rsid w:val="002826FD"/>
    <w:rsid w:val="00282BAC"/>
    <w:rsid w:val="00283552"/>
    <w:rsid w:val="00283B47"/>
    <w:rsid w:val="002848DE"/>
    <w:rsid w:val="00284BA7"/>
    <w:rsid w:val="002856B8"/>
    <w:rsid w:val="002866B9"/>
    <w:rsid w:val="00287709"/>
    <w:rsid w:val="00290D51"/>
    <w:rsid w:val="00291012"/>
    <w:rsid w:val="00291367"/>
    <w:rsid w:val="002926F2"/>
    <w:rsid w:val="00293B75"/>
    <w:rsid w:val="00293EED"/>
    <w:rsid w:val="002944D9"/>
    <w:rsid w:val="002957F2"/>
    <w:rsid w:val="0029726F"/>
    <w:rsid w:val="002973F7"/>
    <w:rsid w:val="002978BC"/>
    <w:rsid w:val="00297D0C"/>
    <w:rsid w:val="002A00D6"/>
    <w:rsid w:val="002A2D4A"/>
    <w:rsid w:val="002A35F8"/>
    <w:rsid w:val="002A382C"/>
    <w:rsid w:val="002A3C1F"/>
    <w:rsid w:val="002A45EB"/>
    <w:rsid w:val="002A4AB8"/>
    <w:rsid w:val="002A5236"/>
    <w:rsid w:val="002A675F"/>
    <w:rsid w:val="002A6C6F"/>
    <w:rsid w:val="002A7833"/>
    <w:rsid w:val="002A7EEC"/>
    <w:rsid w:val="002B066A"/>
    <w:rsid w:val="002B0A2E"/>
    <w:rsid w:val="002B146F"/>
    <w:rsid w:val="002B1B78"/>
    <w:rsid w:val="002B206B"/>
    <w:rsid w:val="002B2B73"/>
    <w:rsid w:val="002B4103"/>
    <w:rsid w:val="002B4674"/>
    <w:rsid w:val="002B5D62"/>
    <w:rsid w:val="002B68E6"/>
    <w:rsid w:val="002B6B30"/>
    <w:rsid w:val="002B7712"/>
    <w:rsid w:val="002C03BE"/>
    <w:rsid w:val="002C0432"/>
    <w:rsid w:val="002C07BA"/>
    <w:rsid w:val="002C20F7"/>
    <w:rsid w:val="002C242D"/>
    <w:rsid w:val="002C26DD"/>
    <w:rsid w:val="002C44B0"/>
    <w:rsid w:val="002C4BC0"/>
    <w:rsid w:val="002C5306"/>
    <w:rsid w:val="002C671B"/>
    <w:rsid w:val="002C6C98"/>
    <w:rsid w:val="002C7B46"/>
    <w:rsid w:val="002D05D5"/>
    <w:rsid w:val="002D1FA5"/>
    <w:rsid w:val="002D4317"/>
    <w:rsid w:val="002D6150"/>
    <w:rsid w:val="002D6E52"/>
    <w:rsid w:val="002E04BC"/>
    <w:rsid w:val="002E0ABC"/>
    <w:rsid w:val="002E167E"/>
    <w:rsid w:val="002E2271"/>
    <w:rsid w:val="002E2800"/>
    <w:rsid w:val="002E2CA7"/>
    <w:rsid w:val="002E4B88"/>
    <w:rsid w:val="002E4CE7"/>
    <w:rsid w:val="002E5143"/>
    <w:rsid w:val="002E514E"/>
    <w:rsid w:val="002E5193"/>
    <w:rsid w:val="002E6E9E"/>
    <w:rsid w:val="002E7065"/>
    <w:rsid w:val="002F0106"/>
    <w:rsid w:val="002F0D2F"/>
    <w:rsid w:val="002F15FF"/>
    <w:rsid w:val="002F26DB"/>
    <w:rsid w:val="002F4E3F"/>
    <w:rsid w:val="002F5606"/>
    <w:rsid w:val="002F5F6B"/>
    <w:rsid w:val="002F6DD0"/>
    <w:rsid w:val="002F7008"/>
    <w:rsid w:val="00302A50"/>
    <w:rsid w:val="00302B26"/>
    <w:rsid w:val="003039C8"/>
    <w:rsid w:val="00303A9C"/>
    <w:rsid w:val="0030486A"/>
    <w:rsid w:val="00304DC9"/>
    <w:rsid w:val="0030568A"/>
    <w:rsid w:val="00305B6F"/>
    <w:rsid w:val="00306538"/>
    <w:rsid w:val="00306D8D"/>
    <w:rsid w:val="00307161"/>
    <w:rsid w:val="003100A9"/>
    <w:rsid w:val="0031086B"/>
    <w:rsid w:val="0031195F"/>
    <w:rsid w:val="0031254E"/>
    <w:rsid w:val="00313377"/>
    <w:rsid w:val="00313EE2"/>
    <w:rsid w:val="003140FE"/>
    <w:rsid w:val="00314C38"/>
    <w:rsid w:val="00314DB9"/>
    <w:rsid w:val="00314F36"/>
    <w:rsid w:val="0031507B"/>
    <w:rsid w:val="00315253"/>
    <w:rsid w:val="003160FB"/>
    <w:rsid w:val="0031641C"/>
    <w:rsid w:val="00316C05"/>
    <w:rsid w:val="00316DD5"/>
    <w:rsid w:val="00317571"/>
    <w:rsid w:val="00320315"/>
    <w:rsid w:val="00321146"/>
    <w:rsid w:val="00322534"/>
    <w:rsid w:val="00322EF8"/>
    <w:rsid w:val="003242BD"/>
    <w:rsid w:val="00324585"/>
    <w:rsid w:val="0032486B"/>
    <w:rsid w:val="003252AD"/>
    <w:rsid w:val="00327B69"/>
    <w:rsid w:val="0033008D"/>
    <w:rsid w:val="003304AD"/>
    <w:rsid w:val="00330742"/>
    <w:rsid w:val="00330EC9"/>
    <w:rsid w:val="0033194E"/>
    <w:rsid w:val="003330C8"/>
    <w:rsid w:val="00333FFF"/>
    <w:rsid w:val="00335756"/>
    <w:rsid w:val="00335ED9"/>
    <w:rsid w:val="003369FA"/>
    <w:rsid w:val="00337168"/>
    <w:rsid w:val="003374C1"/>
    <w:rsid w:val="00340061"/>
    <w:rsid w:val="0034011C"/>
    <w:rsid w:val="00340E47"/>
    <w:rsid w:val="00342BCC"/>
    <w:rsid w:val="00342F5D"/>
    <w:rsid w:val="003431CF"/>
    <w:rsid w:val="0034327F"/>
    <w:rsid w:val="00345449"/>
    <w:rsid w:val="0034693F"/>
    <w:rsid w:val="00347A87"/>
    <w:rsid w:val="00347BC1"/>
    <w:rsid w:val="00347CB2"/>
    <w:rsid w:val="0035057C"/>
    <w:rsid w:val="003520FE"/>
    <w:rsid w:val="00353610"/>
    <w:rsid w:val="00353972"/>
    <w:rsid w:val="00354817"/>
    <w:rsid w:val="00354AF9"/>
    <w:rsid w:val="00355662"/>
    <w:rsid w:val="003559EF"/>
    <w:rsid w:val="00356EDD"/>
    <w:rsid w:val="00357356"/>
    <w:rsid w:val="00357757"/>
    <w:rsid w:val="003612DF"/>
    <w:rsid w:val="00361A9A"/>
    <w:rsid w:val="00363298"/>
    <w:rsid w:val="003638D6"/>
    <w:rsid w:val="00363D6E"/>
    <w:rsid w:val="00364329"/>
    <w:rsid w:val="00364CCE"/>
    <w:rsid w:val="00365311"/>
    <w:rsid w:val="003655AF"/>
    <w:rsid w:val="00365DF4"/>
    <w:rsid w:val="00367D8E"/>
    <w:rsid w:val="0037029A"/>
    <w:rsid w:val="003702F6"/>
    <w:rsid w:val="00370D14"/>
    <w:rsid w:val="00373BF0"/>
    <w:rsid w:val="003757CE"/>
    <w:rsid w:val="00376815"/>
    <w:rsid w:val="00376F04"/>
    <w:rsid w:val="00377591"/>
    <w:rsid w:val="003805B4"/>
    <w:rsid w:val="0038327C"/>
    <w:rsid w:val="00385660"/>
    <w:rsid w:val="0038598C"/>
    <w:rsid w:val="00386E4D"/>
    <w:rsid w:val="003872E8"/>
    <w:rsid w:val="00387AB2"/>
    <w:rsid w:val="00387FBC"/>
    <w:rsid w:val="00390CC6"/>
    <w:rsid w:val="00390FA5"/>
    <w:rsid w:val="00391FFA"/>
    <w:rsid w:val="003922FD"/>
    <w:rsid w:val="003930B5"/>
    <w:rsid w:val="00393133"/>
    <w:rsid w:val="0039410D"/>
    <w:rsid w:val="003947C0"/>
    <w:rsid w:val="00396427"/>
    <w:rsid w:val="00396EAD"/>
    <w:rsid w:val="003A0CA2"/>
    <w:rsid w:val="003A10C5"/>
    <w:rsid w:val="003A1664"/>
    <w:rsid w:val="003A4397"/>
    <w:rsid w:val="003A44D0"/>
    <w:rsid w:val="003A4A45"/>
    <w:rsid w:val="003A4CB3"/>
    <w:rsid w:val="003A4F96"/>
    <w:rsid w:val="003A60AD"/>
    <w:rsid w:val="003B00D2"/>
    <w:rsid w:val="003B0AC5"/>
    <w:rsid w:val="003B2464"/>
    <w:rsid w:val="003B25CE"/>
    <w:rsid w:val="003B2A38"/>
    <w:rsid w:val="003B2E8C"/>
    <w:rsid w:val="003B2F25"/>
    <w:rsid w:val="003B50D5"/>
    <w:rsid w:val="003B5D7D"/>
    <w:rsid w:val="003B610F"/>
    <w:rsid w:val="003B6494"/>
    <w:rsid w:val="003B71F7"/>
    <w:rsid w:val="003B7336"/>
    <w:rsid w:val="003C05AF"/>
    <w:rsid w:val="003C067D"/>
    <w:rsid w:val="003C2373"/>
    <w:rsid w:val="003C348C"/>
    <w:rsid w:val="003C51E6"/>
    <w:rsid w:val="003C7096"/>
    <w:rsid w:val="003C76E5"/>
    <w:rsid w:val="003C7BA3"/>
    <w:rsid w:val="003D1342"/>
    <w:rsid w:val="003D2218"/>
    <w:rsid w:val="003D2271"/>
    <w:rsid w:val="003D28DB"/>
    <w:rsid w:val="003D3284"/>
    <w:rsid w:val="003D32F5"/>
    <w:rsid w:val="003D4592"/>
    <w:rsid w:val="003D4E16"/>
    <w:rsid w:val="003D60D0"/>
    <w:rsid w:val="003D7A43"/>
    <w:rsid w:val="003D7FBC"/>
    <w:rsid w:val="003E061B"/>
    <w:rsid w:val="003E1147"/>
    <w:rsid w:val="003E1CE5"/>
    <w:rsid w:val="003E2343"/>
    <w:rsid w:val="003E34B5"/>
    <w:rsid w:val="003E3E45"/>
    <w:rsid w:val="003E5709"/>
    <w:rsid w:val="003E7868"/>
    <w:rsid w:val="003E7BB1"/>
    <w:rsid w:val="003F09CE"/>
    <w:rsid w:val="003F11EC"/>
    <w:rsid w:val="003F30D9"/>
    <w:rsid w:val="003F3E4A"/>
    <w:rsid w:val="003F426B"/>
    <w:rsid w:val="003F447F"/>
    <w:rsid w:val="003F6256"/>
    <w:rsid w:val="003F62F2"/>
    <w:rsid w:val="003F6C5C"/>
    <w:rsid w:val="003F6D3A"/>
    <w:rsid w:val="003F71E1"/>
    <w:rsid w:val="00400DD0"/>
    <w:rsid w:val="00401387"/>
    <w:rsid w:val="00401975"/>
    <w:rsid w:val="004019A9"/>
    <w:rsid w:val="0040248D"/>
    <w:rsid w:val="00402B76"/>
    <w:rsid w:val="0040428E"/>
    <w:rsid w:val="00405898"/>
    <w:rsid w:val="00405B60"/>
    <w:rsid w:val="0040668B"/>
    <w:rsid w:val="00407564"/>
    <w:rsid w:val="00410918"/>
    <w:rsid w:val="00410CB4"/>
    <w:rsid w:val="00411066"/>
    <w:rsid w:val="00411B0D"/>
    <w:rsid w:val="004160E0"/>
    <w:rsid w:val="0041638E"/>
    <w:rsid w:val="0041639C"/>
    <w:rsid w:val="00417287"/>
    <w:rsid w:val="004173CE"/>
    <w:rsid w:val="00417623"/>
    <w:rsid w:val="00420280"/>
    <w:rsid w:val="004207A1"/>
    <w:rsid w:val="00421086"/>
    <w:rsid w:val="0042166B"/>
    <w:rsid w:val="00422BCA"/>
    <w:rsid w:val="00422CA1"/>
    <w:rsid w:val="00423AE8"/>
    <w:rsid w:val="004240EF"/>
    <w:rsid w:val="00424370"/>
    <w:rsid w:val="004247C9"/>
    <w:rsid w:val="00426F40"/>
    <w:rsid w:val="0042718A"/>
    <w:rsid w:val="00427A9D"/>
    <w:rsid w:val="00430B62"/>
    <w:rsid w:val="00430EAA"/>
    <w:rsid w:val="00430F99"/>
    <w:rsid w:val="0043119E"/>
    <w:rsid w:val="0043160B"/>
    <w:rsid w:val="00432858"/>
    <w:rsid w:val="00432D53"/>
    <w:rsid w:val="004330F8"/>
    <w:rsid w:val="0043554A"/>
    <w:rsid w:val="00435A39"/>
    <w:rsid w:val="00437163"/>
    <w:rsid w:val="00440548"/>
    <w:rsid w:val="00441064"/>
    <w:rsid w:val="0044208D"/>
    <w:rsid w:val="00442B9F"/>
    <w:rsid w:val="0044331B"/>
    <w:rsid w:val="0044431F"/>
    <w:rsid w:val="004450E5"/>
    <w:rsid w:val="004467D7"/>
    <w:rsid w:val="00446C67"/>
    <w:rsid w:val="00446F98"/>
    <w:rsid w:val="00450281"/>
    <w:rsid w:val="00452D73"/>
    <w:rsid w:val="00453008"/>
    <w:rsid w:val="0045304A"/>
    <w:rsid w:val="004556E0"/>
    <w:rsid w:val="00457B58"/>
    <w:rsid w:val="004604C8"/>
    <w:rsid w:val="0046130F"/>
    <w:rsid w:val="00461C08"/>
    <w:rsid w:val="00461EE7"/>
    <w:rsid w:val="00463070"/>
    <w:rsid w:val="004639E0"/>
    <w:rsid w:val="004652F1"/>
    <w:rsid w:val="0046592F"/>
    <w:rsid w:val="00465E5A"/>
    <w:rsid w:val="0047079F"/>
    <w:rsid w:val="0047083E"/>
    <w:rsid w:val="00472629"/>
    <w:rsid w:val="00473333"/>
    <w:rsid w:val="0047375E"/>
    <w:rsid w:val="0047397A"/>
    <w:rsid w:val="00474C6E"/>
    <w:rsid w:val="00475273"/>
    <w:rsid w:val="0047575B"/>
    <w:rsid w:val="00475A09"/>
    <w:rsid w:val="00476E12"/>
    <w:rsid w:val="00477C7F"/>
    <w:rsid w:val="00480A53"/>
    <w:rsid w:val="00480F9F"/>
    <w:rsid w:val="0048280C"/>
    <w:rsid w:val="00482821"/>
    <w:rsid w:val="00483856"/>
    <w:rsid w:val="00484570"/>
    <w:rsid w:val="00485862"/>
    <w:rsid w:val="00485A67"/>
    <w:rsid w:val="00485F9E"/>
    <w:rsid w:val="004860F3"/>
    <w:rsid w:val="00490289"/>
    <w:rsid w:val="00490515"/>
    <w:rsid w:val="00491457"/>
    <w:rsid w:val="00491C3D"/>
    <w:rsid w:val="0049266D"/>
    <w:rsid w:val="00492F3C"/>
    <w:rsid w:val="00494140"/>
    <w:rsid w:val="00494188"/>
    <w:rsid w:val="00494256"/>
    <w:rsid w:val="00494457"/>
    <w:rsid w:val="00494B68"/>
    <w:rsid w:val="00494E8D"/>
    <w:rsid w:val="004962D9"/>
    <w:rsid w:val="00496426"/>
    <w:rsid w:val="004967C8"/>
    <w:rsid w:val="00496C94"/>
    <w:rsid w:val="004978AC"/>
    <w:rsid w:val="004A0905"/>
    <w:rsid w:val="004A13F7"/>
    <w:rsid w:val="004A152B"/>
    <w:rsid w:val="004A1DC6"/>
    <w:rsid w:val="004A3B0E"/>
    <w:rsid w:val="004A6FD9"/>
    <w:rsid w:val="004A7FD2"/>
    <w:rsid w:val="004B1871"/>
    <w:rsid w:val="004B2119"/>
    <w:rsid w:val="004B2BEC"/>
    <w:rsid w:val="004B2DA5"/>
    <w:rsid w:val="004B330E"/>
    <w:rsid w:val="004B4CDD"/>
    <w:rsid w:val="004B5201"/>
    <w:rsid w:val="004B578B"/>
    <w:rsid w:val="004B5AB5"/>
    <w:rsid w:val="004B5B14"/>
    <w:rsid w:val="004B5CB3"/>
    <w:rsid w:val="004B603E"/>
    <w:rsid w:val="004B68F2"/>
    <w:rsid w:val="004B6E40"/>
    <w:rsid w:val="004B7D2E"/>
    <w:rsid w:val="004C1EDE"/>
    <w:rsid w:val="004C233D"/>
    <w:rsid w:val="004C2436"/>
    <w:rsid w:val="004C3928"/>
    <w:rsid w:val="004C4C97"/>
    <w:rsid w:val="004C5FAA"/>
    <w:rsid w:val="004C64C5"/>
    <w:rsid w:val="004C7AD5"/>
    <w:rsid w:val="004D05DC"/>
    <w:rsid w:val="004D33CD"/>
    <w:rsid w:val="004D4828"/>
    <w:rsid w:val="004D51A4"/>
    <w:rsid w:val="004D5C2A"/>
    <w:rsid w:val="004D658B"/>
    <w:rsid w:val="004D7D9E"/>
    <w:rsid w:val="004E066D"/>
    <w:rsid w:val="004E086F"/>
    <w:rsid w:val="004E0D82"/>
    <w:rsid w:val="004E21F9"/>
    <w:rsid w:val="004E342F"/>
    <w:rsid w:val="004E3E0B"/>
    <w:rsid w:val="004E4100"/>
    <w:rsid w:val="004E462F"/>
    <w:rsid w:val="004E4A9A"/>
    <w:rsid w:val="004E4C4E"/>
    <w:rsid w:val="004E4E11"/>
    <w:rsid w:val="004E5BC8"/>
    <w:rsid w:val="004E677E"/>
    <w:rsid w:val="004E7070"/>
    <w:rsid w:val="004E7F3D"/>
    <w:rsid w:val="004F04D1"/>
    <w:rsid w:val="004F1272"/>
    <w:rsid w:val="004F30FD"/>
    <w:rsid w:val="004F3341"/>
    <w:rsid w:val="004F4CC1"/>
    <w:rsid w:val="004F5D9E"/>
    <w:rsid w:val="004F6590"/>
    <w:rsid w:val="004F6C2C"/>
    <w:rsid w:val="005003E0"/>
    <w:rsid w:val="005004AC"/>
    <w:rsid w:val="00501015"/>
    <w:rsid w:val="0050112E"/>
    <w:rsid w:val="00501714"/>
    <w:rsid w:val="00502B89"/>
    <w:rsid w:val="00502E7E"/>
    <w:rsid w:val="00502FF0"/>
    <w:rsid w:val="00504537"/>
    <w:rsid w:val="0050646B"/>
    <w:rsid w:val="005064A3"/>
    <w:rsid w:val="00506561"/>
    <w:rsid w:val="00507FB6"/>
    <w:rsid w:val="00510D46"/>
    <w:rsid w:val="005113D9"/>
    <w:rsid w:val="00511EE8"/>
    <w:rsid w:val="00511F49"/>
    <w:rsid w:val="005120B9"/>
    <w:rsid w:val="0051214D"/>
    <w:rsid w:val="00512B9B"/>
    <w:rsid w:val="0051379D"/>
    <w:rsid w:val="00513F1C"/>
    <w:rsid w:val="00514A08"/>
    <w:rsid w:val="005152B9"/>
    <w:rsid w:val="00515A2F"/>
    <w:rsid w:val="00515E73"/>
    <w:rsid w:val="0051676C"/>
    <w:rsid w:val="00517422"/>
    <w:rsid w:val="00520518"/>
    <w:rsid w:val="005218FB"/>
    <w:rsid w:val="00521BC5"/>
    <w:rsid w:val="0052251D"/>
    <w:rsid w:val="005231C5"/>
    <w:rsid w:val="00524B3D"/>
    <w:rsid w:val="00525EE4"/>
    <w:rsid w:val="005269D6"/>
    <w:rsid w:val="0052703D"/>
    <w:rsid w:val="00530D0C"/>
    <w:rsid w:val="00531BE9"/>
    <w:rsid w:val="00532A10"/>
    <w:rsid w:val="005338AB"/>
    <w:rsid w:val="0053422A"/>
    <w:rsid w:val="00535A3E"/>
    <w:rsid w:val="00537D17"/>
    <w:rsid w:val="00537E4C"/>
    <w:rsid w:val="00541BA2"/>
    <w:rsid w:val="005421F3"/>
    <w:rsid w:val="00542548"/>
    <w:rsid w:val="00543AA1"/>
    <w:rsid w:val="0054430A"/>
    <w:rsid w:val="0054522B"/>
    <w:rsid w:val="005462F0"/>
    <w:rsid w:val="00547AA4"/>
    <w:rsid w:val="00547DC9"/>
    <w:rsid w:val="00547ECE"/>
    <w:rsid w:val="0055164F"/>
    <w:rsid w:val="00553D78"/>
    <w:rsid w:val="00554AEA"/>
    <w:rsid w:val="0055661C"/>
    <w:rsid w:val="005614C3"/>
    <w:rsid w:val="0056219A"/>
    <w:rsid w:val="0056350C"/>
    <w:rsid w:val="00563BD0"/>
    <w:rsid w:val="00564AE0"/>
    <w:rsid w:val="005668E5"/>
    <w:rsid w:val="00566BE3"/>
    <w:rsid w:val="0056703A"/>
    <w:rsid w:val="005670F5"/>
    <w:rsid w:val="00567AB4"/>
    <w:rsid w:val="0057196C"/>
    <w:rsid w:val="00571EC0"/>
    <w:rsid w:val="00573C66"/>
    <w:rsid w:val="00574C9D"/>
    <w:rsid w:val="00574FB6"/>
    <w:rsid w:val="0057601F"/>
    <w:rsid w:val="005761F9"/>
    <w:rsid w:val="005800B7"/>
    <w:rsid w:val="00580651"/>
    <w:rsid w:val="00582844"/>
    <w:rsid w:val="00584105"/>
    <w:rsid w:val="00585388"/>
    <w:rsid w:val="005853AA"/>
    <w:rsid w:val="005856E5"/>
    <w:rsid w:val="005900E9"/>
    <w:rsid w:val="00590D1C"/>
    <w:rsid w:val="00592C2C"/>
    <w:rsid w:val="00593C2C"/>
    <w:rsid w:val="00594953"/>
    <w:rsid w:val="00595CF0"/>
    <w:rsid w:val="00597C35"/>
    <w:rsid w:val="005A0166"/>
    <w:rsid w:val="005A0878"/>
    <w:rsid w:val="005A08D7"/>
    <w:rsid w:val="005A235D"/>
    <w:rsid w:val="005A2782"/>
    <w:rsid w:val="005A2B1B"/>
    <w:rsid w:val="005A2C4F"/>
    <w:rsid w:val="005A41F7"/>
    <w:rsid w:val="005A5F25"/>
    <w:rsid w:val="005A63F2"/>
    <w:rsid w:val="005A6BAE"/>
    <w:rsid w:val="005A6CD5"/>
    <w:rsid w:val="005A7193"/>
    <w:rsid w:val="005A7240"/>
    <w:rsid w:val="005B0047"/>
    <w:rsid w:val="005B0738"/>
    <w:rsid w:val="005B0AD5"/>
    <w:rsid w:val="005B10DC"/>
    <w:rsid w:val="005B2589"/>
    <w:rsid w:val="005B33A4"/>
    <w:rsid w:val="005B4314"/>
    <w:rsid w:val="005B4B55"/>
    <w:rsid w:val="005B69A6"/>
    <w:rsid w:val="005B6B89"/>
    <w:rsid w:val="005C1CDD"/>
    <w:rsid w:val="005C2DDE"/>
    <w:rsid w:val="005C3C72"/>
    <w:rsid w:val="005C3EB0"/>
    <w:rsid w:val="005C407F"/>
    <w:rsid w:val="005C7001"/>
    <w:rsid w:val="005C7F1C"/>
    <w:rsid w:val="005D03F2"/>
    <w:rsid w:val="005D05BC"/>
    <w:rsid w:val="005D0B29"/>
    <w:rsid w:val="005D1048"/>
    <w:rsid w:val="005D1C66"/>
    <w:rsid w:val="005D2377"/>
    <w:rsid w:val="005D32B5"/>
    <w:rsid w:val="005D54B9"/>
    <w:rsid w:val="005D5E15"/>
    <w:rsid w:val="005D7CF5"/>
    <w:rsid w:val="005E07F0"/>
    <w:rsid w:val="005E0DF4"/>
    <w:rsid w:val="005E2114"/>
    <w:rsid w:val="005E3BD5"/>
    <w:rsid w:val="005E582C"/>
    <w:rsid w:val="005E598E"/>
    <w:rsid w:val="005E62D7"/>
    <w:rsid w:val="005E6713"/>
    <w:rsid w:val="005E6C01"/>
    <w:rsid w:val="005E770C"/>
    <w:rsid w:val="005F018B"/>
    <w:rsid w:val="005F1C82"/>
    <w:rsid w:val="005F208A"/>
    <w:rsid w:val="005F2AFD"/>
    <w:rsid w:val="005F347E"/>
    <w:rsid w:val="005F35A9"/>
    <w:rsid w:val="005F3ACD"/>
    <w:rsid w:val="005F3B13"/>
    <w:rsid w:val="005F3BA3"/>
    <w:rsid w:val="005F459A"/>
    <w:rsid w:val="005F46AC"/>
    <w:rsid w:val="005F5589"/>
    <w:rsid w:val="005F6445"/>
    <w:rsid w:val="005F752F"/>
    <w:rsid w:val="00600100"/>
    <w:rsid w:val="006017A1"/>
    <w:rsid w:val="00601B28"/>
    <w:rsid w:val="0060205B"/>
    <w:rsid w:val="006026DD"/>
    <w:rsid w:val="0060304B"/>
    <w:rsid w:val="00603CBE"/>
    <w:rsid w:val="006042F6"/>
    <w:rsid w:val="00606407"/>
    <w:rsid w:val="00606F39"/>
    <w:rsid w:val="00607ACC"/>
    <w:rsid w:val="006108EC"/>
    <w:rsid w:val="00611121"/>
    <w:rsid w:val="006134FC"/>
    <w:rsid w:val="00613C73"/>
    <w:rsid w:val="006149D3"/>
    <w:rsid w:val="00614B87"/>
    <w:rsid w:val="00614D45"/>
    <w:rsid w:val="00615A5F"/>
    <w:rsid w:val="00615ADC"/>
    <w:rsid w:val="00620416"/>
    <w:rsid w:val="00622296"/>
    <w:rsid w:val="0062303C"/>
    <w:rsid w:val="006230FE"/>
    <w:rsid w:val="00623A61"/>
    <w:rsid w:val="006240A0"/>
    <w:rsid w:val="006256CE"/>
    <w:rsid w:val="00625C27"/>
    <w:rsid w:val="006264FF"/>
    <w:rsid w:val="006271E5"/>
    <w:rsid w:val="006272A2"/>
    <w:rsid w:val="00630404"/>
    <w:rsid w:val="006307BE"/>
    <w:rsid w:val="00630864"/>
    <w:rsid w:val="00633CB6"/>
    <w:rsid w:val="00634072"/>
    <w:rsid w:val="006345D3"/>
    <w:rsid w:val="00634833"/>
    <w:rsid w:val="006356ED"/>
    <w:rsid w:val="006364A8"/>
    <w:rsid w:val="00636767"/>
    <w:rsid w:val="0063798E"/>
    <w:rsid w:val="0064006F"/>
    <w:rsid w:val="00640BD3"/>
    <w:rsid w:val="00640D25"/>
    <w:rsid w:val="00640FAE"/>
    <w:rsid w:val="00642F3B"/>
    <w:rsid w:val="006442DC"/>
    <w:rsid w:val="006450AE"/>
    <w:rsid w:val="00645330"/>
    <w:rsid w:val="00646EEC"/>
    <w:rsid w:val="00647B75"/>
    <w:rsid w:val="00650AA9"/>
    <w:rsid w:val="00650C17"/>
    <w:rsid w:val="0065165B"/>
    <w:rsid w:val="00653422"/>
    <w:rsid w:val="006537FE"/>
    <w:rsid w:val="00656FE9"/>
    <w:rsid w:val="00657181"/>
    <w:rsid w:val="00657344"/>
    <w:rsid w:val="006600CE"/>
    <w:rsid w:val="0066093D"/>
    <w:rsid w:val="00660AFF"/>
    <w:rsid w:val="00660DEF"/>
    <w:rsid w:val="006613CC"/>
    <w:rsid w:val="006633A8"/>
    <w:rsid w:val="00665462"/>
    <w:rsid w:val="00666DC9"/>
    <w:rsid w:val="0066710D"/>
    <w:rsid w:val="0066768B"/>
    <w:rsid w:val="006677F8"/>
    <w:rsid w:val="006679A6"/>
    <w:rsid w:val="00667DE4"/>
    <w:rsid w:val="00671DB1"/>
    <w:rsid w:val="00671F03"/>
    <w:rsid w:val="00673808"/>
    <w:rsid w:val="00674348"/>
    <w:rsid w:val="00675639"/>
    <w:rsid w:val="0067671C"/>
    <w:rsid w:val="00676C60"/>
    <w:rsid w:val="00677B39"/>
    <w:rsid w:val="00677FD4"/>
    <w:rsid w:val="00680267"/>
    <w:rsid w:val="006806BA"/>
    <w:rsid w:val="00681C99"/>
    <w:rsid w:val="0068220B"/>
    <w:rsid w:val="00682563"/>
    <w:rsid w:val="00682A16"/>
    <w:rsid w:val="006858BD"/>
    <w:rsid w:val="00685BB4"/>
    <w:rsid w:val="00687141"/>
    <w:rsid w:val="0068714C"/>
    <w:rsid w:val="006900C6"/>
    <w:rsid w:val="0069218A"/>
    <w:rsid w:val="00693AF2"/>
    <w:rsid w:val="006A01E9"/>
    <w:rsid w:val="006A026B"/>
    <w:rsid w:val="006A3564"/>
    <w:rsid w:val="006A4179"/>
    <w:rsid w:val="006A4955"/>
    <w:rsid w:val="006A4DB4"/>
    <w:rsid w:val="006A5051"/>
    <w:rsid w:val="006A5876"/>
    <w:rsid w:val="006A58EA"/>
    <w:rsid w:val="006A7E45"/>
    <w:rsid w:val="006B0A48"/>
    <w:rsid w:val="006B37AA"/>
    <w:rsid w:val="006B3E3B"/>
    <w:rsid w:val="006B4B18"/>
    <w:rsid w:val="006B506C"/>
    <w:rsid w:val="006B55A5"/>
    <w:rsid w:val="006B565D"/>
    <w:rsid w:val="006B7102"/>
    <w:rsid w:val="006B7282"/>
    <w:rsid w:val="006B73F9"/>
    <w:rsid w:val="006C1AE6"/>
    <w:rsid w:val="006C2278"/>
    <w:rsid w:val="006C2B27"/>
    <w:rsid w:val="006C3271"/>
    <w:rsid w:val="006C3853"/>
    <w:rsid w:val="006C586D"/>
    <w:rsid w:val="006C6695"/>
    <w:rsid w:val="006D0324"/>
    <w:rsid w:val="006D08B3"/>
    <w:rsid w:val="006D1230"/>
    <w:rsid w:val="006D12DA"/>
    <w:rsid w:val="006D1FED"/>
    <w:rsid w:val="006D2CE5"/>
    <w:rsid w:val="006D3E98"/>
    <w:rsid w:val="006D442A"/>
    <w:rsid w:val="006D4E4C"/>
    <w:rsid w:val="006D60DD"/>
    <w:rsid w:val="006D68C2"/>
    <w:rsid w:val="006E0464"/>
    <w:rsid w:val="006E11E9"/>
    <w:rsid w:val="006E31A8"/>
    <w:rsid w:val="006E3329"/>
    <w:rsid w:val="006E383B"/>
    <w:rsid w:val="006E3A4F"/>
    <w:rsid w:val="006E43DA"/>
    <w:rsid w:val="006E43E0"/>
    <w:rsid w:val="006E4DB4"/>
    <w:rsid w:val="006E565D"/>
    <w:rsid w:val="006E7C37"/>
    <w:rsid w:val="006F187A"/>
    <w:rsid w:val="006F3061"/>
    <w:rsid w:val="006F370F"/>
    <w:rsid w:val="006F3F2B"/>
    <w:rsid w:val="006F56F8"/>
    <w:rsid w:val="006F5D4C"/>
    <w:rsid w:val="006F5E54"/>
    <w:rsid w:val="006F6E18"/>
    <w:rsid w:val="006F77D3"/>
    <w:rsid w:val="0070099D"/>
    <w:rsid w:val="00702092"/>
    <w:rsid w:val="007025FE"/>
    <w:rsid w:val="00704030"/>
    <w:rsid w:val="00704C4A"/>
    <w:rsid w:val="007051C6"/>
    <w:rsid w:val="00705A21"/>
    <w:rsid w:val="00706361"/>
    <w:rsid w:val="00706AEE"/>
    <w:rsid w:val="007102AC"/>
    <w:rsid w:val="0071032E"/>
    <w:rsid w:val="0071042A"/>
    <w:rsid w:val="00710913"/>
    <w:rsid w:val="00710DB1"/>
    <w:rsid w:val="0071106B"/>
    <w:rsid w:val="00711675"/>
    <w:rsid w:val="00712763"/>
    <w:rsid w:val="0071292E"/>
    <w:rsid w:val="007132B5"/>
    <w:rsid w:val="00715274"/>
    <w:rsid w:val="007156E1"/>
    <w:rsid w:val="00715717"/>
    <w:rsid w:val="00720EDE"/>
    <w:rsid w:val="00721E18"/>
    <w:rsid w:val="00721E19"/>
    <w:rsid w:val="00723493"/>
    <w:rsid w:val="007243D6"/>
    <w:rsid w:val="0072525D"/>
    <w:rsid w:val="007256E1"/>
    <w:rsid w:val="00726319"/>
    <w:rsid w:val="00726650"/>
    <w:rsid w:val="00726F6F"/>
    <w:rsid w:val="0072704F"/>
    <w:rsid w:val="00730110"/>
    <w:rsid w:val="007301EE"/>
    <w:rsid w:val="00730DE2"/>
    <w:rsid w:val="007314AB"/>
    <w:rsid w:val="00732D9B"/>
    <w:rsid w:val="00733C86"/>
    <w:rsid w:val="00733FA4"/>
    <w:rsid w:val="00740116"/>
    <w:rsid w:val="007401ED"/>
    <w:rsid w:val="007406F5"/>
    <w:rsid w:val="00740E9A"/>
    <w:rsid w:val="0074112D"/>
    <w:rsid w:val="00742A9F"/>
    <w:rsid w:val="00743441"/>
    <w:rsid w:val="00744EBB"/>
    <w:rsid w:val="00746028"/>
    <w:rsid w:val="00746E7A"/>
    <w:rsid w:val="00750305"/>
    <w:rsid w:val="00752852"/>
    <w:rsid w:val="007567B0"/>
    <w:rsid w:val="00756D2B"/>
    <w:rsid w:val="0076569D"/>
    <w:rsid w:val="00767157"/>
    <w:rsid w:val="007672E3"/>
    <w:rsid w:val="00767AAB"/>
    <w:rsid w:val="00770DC7"/>
    <w:rsid w:val="00773A0C"/>
    <w:rsid w:val="00773EC6"/>
    <w:rsid w:val="007748C4"/>
    <w:rsid w:val="0077637F"/>
    <w:rsid w:val="007769A6"/>
    <w:rsid w:val="00777275"/>
    <w:rsid w:val="007802EC"/>
    <w:rsid w:val="00781ED6"/>
    <w:rsid w:val="007823DC"/>
    <w:rsid w:val="007826E0"/>
    <w:rsid w:val="00782914"/>
    <w:rsid w:val="00782AE5"/>
    <w:rsid w:val="00783D8E"/>
    <w:rsid w:val="007849D5"/>
    <w:rsid w:val="00784B52"/>
    <w:rsid w:val="007864F9"/>
    <w:rsid w:val="00786505"/>
    <w:rsid w:val="00790F94"/>
    <w:rsid w:val="007912D3"/>
    <w:rsid w:val="00791468"/>
    <w:rsid w:val="00792349"/>
    <w:rsid w:val="00792739"/>
    <w:rsid w:val="00792D71"/>
    <w:rsid w:val="00792E99"/>
    <w:rsid w:val="007943FA"/>
    <w:rsid w:val="00794994"/>
    <w:rsid w:val="00794BE3"/>
    <w:rsid w:val="00794F01"/>
    <w:rsid w:val="00796CF5"/>
    <w:rsid w:val="007974BE"/>
    <w:rsid w:val="00797B93"/>
    <w:rsid w:val="007A005C"/>
    <w:rsid w:val="007A043B"/>
    <w:rsid w:val="007A075D"/>
    <w:rsid w:val="007A0F8D"/>
    <w:rsid w:val="007A196A"/>
    <w:rsid w:val="007A1D69"/>
    <w:rsid w:val="007A2617"/>
    <w:rsid w:val="007A40DB"/>
    <w:rsid w:val="007A4B1A"/>
    <w:rsid w:val="007A50AE"/>
    <w:rsid w:val="007A55CD"/>
    <w:rsid w:val="007A5604"/>
    <w:rsid w:val="007A5B8D"/>
    <w:rsid w:val="007A7399"/>
    <w:rsid w:val="007A7AF4"/>
    <w:rsid w:val="007B0672"/>
    <w:rsid w:val="007B16A2"/>
    <w:rsid w:val="007B2463"/>
    <w:rsid w:val="007B27FD"/>
    <w:rsid w:val="007B68C0"/>
    <w:rsid w:val="007B77BC"/>
    <w:rsid w:val="007C1797"/>
    <w:rsid w:val="007C1C6E"/>
    <w:rsid w:val="007C1DEF"/>
    <w:rsid w:val="007C2AE8"/>
    <w:rsid w:val="007C4BA4"/>
    <w:rsid w:val="007C4DAE"/>
    <w:rsid w:val="007C5E1D"/>
    <w:rsid w:val="007C69FF"/>
    <w:rsid w:val="007C6AA8"/>
    <w:rsid w:val="007D0385"/>
    <w:rsid w:val="007D0624"/>
    <w:rsid w:val="007D3F94"/>
    <w:rsid w:val="007D44BE"/>
    <w:rsid w:val="007D489C"/>
    <w:rsid w:val="007D56AF"/>
    <w:rsid w:val="007D71CB"/>
    <w:rsid w:val="007D721F"/>
    <w:rsid w:val="007D74C0"/>
    <w:rsid w:val="007E0636"/>
    <w:rsid w:val="007E32B6"/>
    <w:rsid w:val="007E454E"/>
    <w:rsid w:val="007E5E74"/>
    <w:rsid w:val="007E5EB9"/>
    <w:rsid w:val="007E6BE2"/>
    <w:rsid w:val="007E76D3"/>
    <w:rsid w:val="007F0284"/>
    <w:rsid w:val="007F046A"/>
    <w:rsid w:val="007F1080"/>
    <w:rsid w:val="007F1A8A"/>
    <w:rsid w:val="007F2257"/>
    <w:rsid w:val="007F3C5B"/>
    <w:rsid w:val="007F71E3"/>
    <w:rsid w:val="008010A3"/>
    <w:rsid w:val="0080167C"/>
    <w:rsid w:val="008019A4"/>
    <w:rsid w:val="00803817"/>
    <w:rsid w:val="008056E3"/>
    <w:rsid w:val="0080710A"/>
    <w:rsid w:val="0081003A"/>
    <w:rsid w:val="00810336"/>
    <w:rsid w:val="00813688"/>
    <w:rsid w:val="00814C29"/>
    <w:rsid w:val="00816931"/>
    <w:rsid w:val="00816BBB"/>
    <w:rsid w:val="00817BB6"/>
    <w:rsid w:val="00817BDD"/>
    <w:rsid w:val="0082020D"/>
    <w:rsid w:val="0082248E"/>
    <w:rsid w:val="00822624"/>
    <w:rsid w:val="00823240"/>
    <w:rsid w:val="008240F9"/>
    <w:rsid w:val="00824ED3"/>
    <w:rsid w:val="00825445"/>
    <w:rsid w:val="00825D82"/>
    <w:rsid w:val="00826EAE"/>
    <w:rsid w:val="00830A4E"/>
    <w:rsid w:val="00831274"/>
    <w:rsid w:val="008321FE"/>
    <w:rsid w:val="00833C02"/>
    <w:rsid w:val="00834893"/>
    <w:rsid w:val="00834CD7"/>
    <w:rsid w:val="008355E2"/>
    <w:rsid w:val="008358D7"/>
    <w:rsid w:val="00836F31"/>
    <w:rsid w:val="00837038"/>
    <w:rsid w:val="00841ED2"/>
    <w:rsid w:val="0084384D"/>
    <w:rsid w:val="00843C5D"/>
    <w:rsid w:val="0084512A"/>
    <w:rsid w:val="00845AF3"/>
    <w:rsid w:val="00846ECA"/>
    <w:rsid w:val="008478E2"/>
    <w:rsid w:val="00847A8D"/>
    <w:rsid w:val="008506B4"/>
    <w:rsid w:val="00850B1A"/>
    <w:rsid w:val="00851E86"/>
    <w:rsid w:val="00852904"/>
    <w:rsid w:val="0085393D"/>
    <w:rsid w:val="008547C0"/>
    <w:rsid w:val="00854C1F"/>
    <w:rsid w:val="00856084"/>
    <w:rsid w:val="008576E7"/>
    <w:rsid w:val="00860318"/>
    <w:rsid w:val="008604C3"/>
    <w:rsid w:val="0086091A"/>
    <w:rsid w:val="00860A1C"/>
    <w:rsid w:val="008637B6"/>
    <w:rsid w:val="00864858"/>
    <w:rsid w:val="00864891"/>
    <w:rsid w:val="00864A2E"/>
    <w:rsid w:val="00865753"/>
    <w:rsid w:val="0086723F"/>
    <w:rsid w:val="0086734F"/>
    <w:rsid w:val="00867A1D"/>
    <w:rsid w:val="008706B9"/>
    <w:rsid w:val="00874FCB"/>
    <w:rsid w:val="00876892"/>
    <w:rsid w:val="00876BFB"/>
    <w:rsid w:val="00877D55"/>
    <w:rsid w:val="00877E6C"/>
    <w:rsid w:val="00877FD7"/>
    <w:rsid w:val="008803A0"/>
    <w:rsid w:val="008811E7"/>
    <w:rsid w:val="00881F14"/>
    <w:rsid w:val="00882929"/>
    <w:rsid w:val="00882A27"/>
    <w:rsid w:val="00883867"/>
    <w:rsid w:val="0088614F"/>
    <w:rsid w:val="0088619A"/>
    <w:rsid w:val="0088688C"/>
    <w:rsid w:val="00886B1A"/>
    <w:rsid w:val="00887E71"/>
    <w:rsid w:val="00890F4E"/>
    <w:rsid w:val="0089150B"/>
    <w:rsid w:val="008917EB"/>
    <w:rsid w:val="00894F74"/>
    <w:rsid w:val="00895F02"/>
    <w:rsid w:val="00897097"/>
    <w:rsid w:val="00897143"/>
    <w:rsid w:val="008A093F"/>
    <w:rsid w:val="008A35CB"/>
    <w:rsid w:val="008A42DF"/>
    <w:rsid w:val="008A486D"/>
    <w:rsid w:val="008A564A"/>
    <w:rsid w:val="008A5739"/>
    <w:rsid w:val="008A6B82"/>
    <w:rsid w:val="008A6E95"/>
    <w:rsid w:val="008B0465"/>
    <w:rsid w:val="008B1033"/>
    <w:rsid w:val="008B1556"/>
    <w:rsid w:val="008B26A4"/>
    <w:rsid w:val="008B3D7E"/>
    <w:rsid w:val="008B4888"/>
    <w:rsid w:val="008B6037"/>
    <w:rsid w:val="008B67A1"/>
    <w:rsid w:val="008B7668"/>
    <w:rsid w:val="008C101A"/>
    <w:rsid w:val="008C10FA"/>
    <w:rsid w:val="008C16A3"/>
    <w:rsid w:val="008C20F1"/>
    <w:rsid w:val="008C316A"/>
    <w:rsid w:val="008C42A6"/>
    <w:rsid w:val="008C42C3"/>
    <w:rsid w:val="008C47A4"/>
    <w:rsid w:val="008C4E0A"/>
    <w:rsid w:val="008C578D"/>
    <w:rsid w:val="008C7240"/>
    <w:rsid w:val="008C7521"/>
    <w:rsid w:val="008C7DA1"/>
    <w:rsid w:val="008C7F9D"/>
    <w:rsid w:val="008D0D0F"/>
    <w:rsid w:val="008D1C59"/>
    <w:rsid w:val="008D28CF"/>
    <w:rsid w:val="008D339D"/>
    <w:rsid w:val="008D4981"/>
    <w:rsid w:val="008D601C"/>
    <w:rsid w:val="008D7052"/>
    <w:rsid w:val="008D7919"/>
    <w:rsid w:val="008E1188"/>
    <w:rsid w:val="008E1BA3"/>
    <w:rsid w:val="008E2789"/>
    <w:rsid w:val="008E3765"/>
    <w:rsid w:val="008E3794"/>
    <w:rsid w:val="008E47CC"/>
    <w:rsid w:val="008E532C"/>
    <w:rsid w:val="008F0127"/>
    <w:rsid w:val="008F20A3"/>
    <w:rsid w:val="008F30E6"/>
    <w:rsid w:val="008F77E5"/>
    <w:rsid w:val="009005A9"/>
    <w:rsid w:val="00903038"/>
    <w:rsid w:val="00903713"/>
    <w:rsid w:val="00904EF7"/>
    <w:rsid w:val="00904FE9"/>
    <w:rsid w:val="00907367"/>
    <w:rsid w:val="00907864"/>
    <w:rsid w:val="00907B9F"/>
    <w:rsid w:val="00907F3D"/>
    <w:rsid w:val="00911498"/>
    <w:rsid w:val="009130D9"/>
    <w:rsid w:val="0091372C"/>
    <w:rsid w:val="009165E7"/>
    <w:rsid w:val="00916AEA"/>
    <w:rsid w:val="00916DFE"/>
    <w:rsid w:val="0091715D"/>
    <w:rsid w:val="009171F9"/>
    <w:rsid w:val="009206AB"/>
    <w:rsid w:val="0092075F"/>
    <w:rsid w:val="00921050"/>
    <w:rsid w:val="009230B3"/>
    <w:rsid w:val="00923908"/>
    <w:rsid w:val="00923B76"/>
    <w:rsid w:val="009247CF"/>
    <w:rsid w:val="009253BE"/>
    <w:rsid w:val="00926BB7"/>
    <w:rsid w:val="00926C45"/>
    <w:rsid w:val="00927048"/>
    <w:rsid w:val="009274B6"/>
    <w:rsid w:val="00927629"/>
    <w:rsid w:val="00927685"/>
    <w:rsid w:val="00930107"/>
    <w:rsid w:val="00933FA2"/>
    <w:rsid w:val="00934635"/>
    <w:rsid w:val="00935AB5"/>
    <w:rsid w:val="00935F1C"/>
    <w:rsid w:val="009365B2"/>
    <w:rsid w:val="009402B7"/>
    <w:rsid w:val="009406FE"/>
    <w:rsid w:val="00940F88"/>
    <w:rsid w:val="00941198"/>
    <w:rsid w:val="00941FAF"/>
    <w:rsid w:val="0094211D"/>
    <w:rsid w:val="0094363C"/>
    <w:rsid w:val="00943A40"/>
    <w:rsid w:val="00946432"/>
    <w:rsid w:val="00946DE5"/>
    <w:rsid w:val="00951271"/>
    <w:rsid w:val="00951607"/>
    <w:rsid w:val="009517FE"/>
    <w:rsid w:val="00951DE0"/>
    <w:rsid w:val="00952155"/>
    <w:rsid w:val="00952F44"/>
    <w:rsid w:val="00953090"/>
    <w:rsid w:val="00953F97"/>
    <w:rsid w:val="009553EB"/>
    <w:rsid w:val="00955DA2"/>
    <w:rsid w:val="00955EF0"/>
    <w:rsid w:val="00956BD3"/>
    <w:rsid w:val="009603A0"/>
    <w:rsid w:val="0096104A"/>
    <w:rsid w:val="0096319F"/>
    <w:rsid w:val="0096377A"/>
    <w:rsid w:val="00964118"/>
    <w:rsid w:val="0096446C"/>
    <w:rsid w:val="0096534A"/>
    <w:rsid w:val="00966627"/>
    <w:rsid w:val="00966C13"/>
    <w:rsid w:val="009677EF"/>
    <w:rsid w:val="00970026"/>
    <w:rsid w:val="009704C5"/>
    <w:rsid w:val="0097091F"/>
    <w:rsid w:val="00970EFF"/>
    <w:rsid w:val="0097187E"/>
    <w:rsid w:val="00972D52"/>
    <w:rsid w:val="00973671"/>
    <w:rsid w:val="00975912"/>
    <w:rsid w:val="0098161E"/>
    <w:rsid w:val="00981BBA"/>
    <w:rsid w:val="00982862"/>
    <w:rsid w:val="0098367C"/>
    <w:rsid w:val="00984BEE"/>
    <w:rsid w:val="00986CB9"/>
    <w:rsid w:val="00986FDB"/>
    <w:rsid w:val="00987B91"/>
    <w:rsid w:val="009909FB"/>
    <w:rsid w:val="00990D60"/>
    <w:rsid w:val="00992C1A"/>
    <w:rsid w:val="0099359D"/>
    <w:rsid w:val="0099384C"/>
    <w:rsid w:val="00993DDE"/>
    <w:rsid w:val="00994260"/>
    <w:rsid w:val="0099491C"/>
    <w:rsid w:val="00994FDF"/>
    <w:rsid w:val="009954B9"/>
    <w:rsid w:val="00995918"/>
    <w:rsid w:val="00996034"/>
    <w:rsid w:val="009960A3"/>
    <w:rsid w:val="00996638"/>
    <w:rsid w:val="00997E70"/>
    <w:rsid w:val="009A0560"/>
    <w:rsid w:val="009A25CD"/>
    <w:rsid w:val="009A28F0"/>
    <w:rsid w:val="009A3610"/>
    <w:rsid w:val="009A4678"/>
    <w:rsid w:val="009A5496"/>
    <w:rsid w:val="009A64DD"/>
    <w:rsid w:val="009A64E0"/>
    <w:rsid w:val="009A6FFE"/>
    <w:rsid w:val="009A7022"/>
    <w:rsid w:val="009B0404"/>
    <w:rsid w:val="009B1223"/>
    <w:rsid w:val="009B1286"/>
    <w:rsid w:val="009B3C36"/>
    <w:rsid w:val="009B549C"/>
    <w:rsid w:val="009B5B26"/>
    <w:rsid w:val="009C33E7"/>
    <w:rsid w:val="009C3552"/>
    <w:rsid w:val="009C367F"/>
    <w:rsid w:val="009C396D"/>
    <w:rsid w:val="009C6D08"/>
    <w:rsid w:val="009C706E"/>
    <w:rsid w:val="009D042E"/>
    <w:rsid w:val="009D13D0"/>
    <w:rsid w:val="009D21CC"/>
    <w:rsid w:val="009D2486"/>
    <w:rsid w:val="009D338A"/>
    <w:rsid w:val="009D4853"/>
    <w:rsid w:val="009D512A"/>
    <w:rsid w:val="009D5FF0"/>
    <w:rsid w:val="009D740F"/>
    <w:rsid w:val="009E0D3F"/>
    <w:rsid w:val="009E133C"/>
    <w:rsid w:val="009E1557"/>
    <w:rsid w:val="009E2C77"/>
    <w:rsid w:val="009E2C7E"/>
    <w:rsid w:val="009E377D"/>
    <w:rsid w:val="009E497B"/>
    <w:rsid w:val="009E49D9"/>
    <w:rsid w:val="009E51A9"/>
    <w:rsid w:val="009E5455"/>
    <w:rsid w:val="009E64A7"/>
    <w:rsid w:val="009E6E88"/>
    <w:rsid w:val="009E75C8"/>
    <w:rsid w:val="009F003B"/>
    <w:rsid w:val="009F0B58"/>
    <w:rsid w:val="009F13BF"/>
    <w:rsid w:val="009F1E6C"/>
    <w:rsid w:val="009F225C"/>
    <w:rsid w:val="009F2B16"/>
    <w:rsid w:val="009F4184"/>
    <w:rsid w:val="009F4D32"/>
    <w:rsid w:val="009F516C"/>
    <w:rsid w:val="009F5C03"/>
    <w:rsid w:val="009F5F8F"/>
    <w:rsid w:val="009F78D9"/>
    <w:rsid w:val="009F7C47"/>
    <w:rsid w:val="009F7FC1"/>
    <w:rsid w:val="00A005F9"/>
    <w:rsid w:val="00A01DDA"/>
    <w:rsid w:val="00A027FB"/>
    <w:rsid w:val="00A02C42"/>
    <w:rsid w:val="00A02D22"/>
    <w:rsid w:val="00A02DA1"/>
    <w:rsid w:val="00A058E2"/>
    <w:rsid w:val="00A06CCB"/>
    <w:rsid w:val="00A075AF"/>
    <w:rsid w:val="00A079FC"/>
    <w:rsid w:val="00A07D83"/>
    <w:rsid w:val="00A12372"/>
    <w:rsid w:val="00A12AC1"/>
    <w:rsid w:val="00A12D63"/>
    <w:rsid w:val="00A13042"/>
    <w:rsid w:val="00A20292"/>
    <w:rsid w:val="00A212FF"/>
    <w:rsid w:val="00A215ED"/>
    <w:rsid w:val="00A21935"/>
    <w:rsid w:val="00A226B0"/>
    <w:rsid w:val="00A23562"/>
    <w:rsid w:val="00A23F1C"/>
    <w:rsid w:val="00A24F63"/>
    <w:rsid w:val="00A25150"/>
    <w:rsid w:val="00A2536A"/>
    <w:rsid w:val="00A26F03"/>
    <w:rsid w:val="00A274F9"/>
    <w:rsid w:val="00A3004A"/>
    <w:rsid w:val="00A30C48"/>
    <w:rsid w:val="00A30EE0"/>
    <w:rsid w:val="00A32DC1"/>
    <w:rsid w:val="00A3434E"/>
    <w:rsid w:val="00A349A9"/>
    <w:rsid w:val="00A37FE6"/>
    <w:rsid w:val="00A40703"/>
    <w:rsid w:val="00A41C39"/>
    <w:rsid w:val="00A435E0"/>
    <w:rsid w:val="00A442A7"/>
    <w:rsid w:val="00A449BB"/>
    <w:rsid w:val="00A458C3"/>
    <w:rsid w:val="00A46080"/>
    <w:rsid w:val="00A4635E"/>
    <w:rsid w:val="00A46C5F"/>
    <w:rsid w:val="00A473EA"/>
    <w:rsid w:val="00A47B62"/>
    <w:rsid w:val="00A519D2"/>
    <w:rsid w:val="00A51A4B"/>
    <w:rsid w:val="00A52452"/>
    <w:rsid w:val="00A52849"/>
    <w:rsid w:val="00A53BA7"/>
    <w:rsid w:val="00A56943"/>
    <w:rsid w:val="00A56CF3"/>
    <w:rsid w:val="00A56E85"/>
    <w:rsid w:val="00A5738F"/>
    <w:rsid w:val="00A5739C"/>
    <w:rsid w:val="00A57960"/>
    <w:rsid w:val="00A57C63"/>
    <w:rsid w:val="00A6027A"/>
    <w:rsid w:val="00A615E7"/>
    <w:rsid w:val="00A643AE"/>
    <w:rsid w:val="00A65AC0"/>
    <w:rsid w:val="00A66B80"/>
    <w:rsid w:val="00A67701"/>
    <w:rsid w:val="00A701D0"/>
    <w:rsid w:val="00A70604"/>
    <w:rsid w:val="00A7081A"/>
    <w:rsid w:val="00A70A7A"/>
    <w:rsid w:val="00A71545"/>
    <w:rsid w:val="00A72DE2"/>
    <w:rsid w:val="00A740F2"/>
    <w:rsid w:val="00A748F3"/>
    <w:rsid w:val="00A751FB"/>
    <w:rsid w:val="00A75960"/>
    <w:rsid w:val="00A759B8"/>
    <w:rsid w:val="00A809DE"/>
    <w:rsid w:val="00A81968"/>
    <w:rsid w:val="00A8255A"/>
    <w:rsid w:val="00A86404"/>
    <w:rsid w:val="00A92959"/>
    <w:rsid w:val="00A92A4B"/>
    <w:rsid w:val="00A93BEA"/>
    <w:rsid w:val="00A93CB8"/>
    <w:rsid w:val="00A94A07"/>
    <w:rsid w:val="00A958B6"/>
    <w:rsid w:val="00AA0B9D"/>
    <w:rsid w:val="00AA10CD"/>
    <w:rsid w:val="00AA1166"/>
    <w:rsid w:val="00AA26F0"/>
    <w:rsid w:val="00AA2AF3"/>
    <w:rsid w:val="00AA4DA4"/>
    <w:rsid w:val="00AA57C3"/>
    <w:rsid w:val="00AA5D21"/>
    <w:rsid w:val="00AB00FB"/>
    <w:rsid w:val="00AB013C"/>
    <w:rsid w:val="00AB040B"/>
    <w:rsid w:val="00AB0543"/>
    <w:rsid w:val="00AB08CD"/>
    <w:rsid w:val="00AB1A54"/>
    <w:rsid w:val="00AB24B9"/>
    <w:rsid w:val="00AB27ED"/>
    <w:rsid w:val="00AB3CC7"/>
    <w:rsid w:val="00AB3DC5"/>
    <w:rsid w:val="00AB5ED4"/>
    <w:rsid w:val="00AB6FA3"/>
    <w:rsid w:val="00AB773B"/>
    <w:rsid w:val="00AC0F1F"/>
    <w:rsid w:val="00AC1AAC"/>
    <w:rsid w:val="00AC3794"/>
    <w:rsid w:val="00AC4AFD"/>
    <w:rsid w:val="00AD0F5B"/>
    <w:rsid w:val="00AD1240"/>
    <w:rsid w:val="00AD43A6"/>
    <w:rsid w:val="00AD6770"/>
    <w:rsid w:val="00AD71C6"/>
    <w:rsid w:val="00AD74EF"/>
    <w:rsid w:val="00AD7ACD"/>
    <w:rsid w:val="00AE1C5D"/>
    <w:rsid w:val="00AE3E6D"/>
    <w:rsid w:val="00AE4576"/>
    <w:rsid w:val="00AE7934"/>
    <w:rsid w:val="00AF0FBD"/>
    <w:rsid w:val="00AF18AB"/>
    <w:rsid w:val="00AF221B"/>
    <w:rsid w:val="00AF4FD9"/>
    <w:rsid w:val="00AF5383"/>
    <w:rsid w:val="00AF5B41"/>
    <w:rsid w:val="00AF617A"/>
    <w:rsid w:val="00AF6237"/>
    <w:rsid w:val="00AF762A"/>
    <w:rsid w:val="00B0027E"/>
    <w:rsid w:val="00B00FC5"/>
    <w:rsid w:val="00B01A49"/>
    <w:rsid w:val="00B02869"/>
    <w:rsid w:val="00B03ADA"/>
    <w:rsid w:val="00B03B95"/>
    <w:rsid w:val="00B042E3"/>
    <w:rsid w:val="00B04C64"/>
    <w:rsid w:val="00B053FC"/>
    <w:rsid w:val="00B06281"/>
    <w:rsid w:val="00B06A3D"/>
    <w:rsid w:val="00B0737F"/>
    <w:rsid w:val="00B07491"/>
    <w:rsid w:val="00B10100"/>
    <w:rsid w:val="00B102A5"/>
    <w:rsid w:val="00B103F7"/>
    <w:rsid w:val="00B1064F"/>
    <w:rsid w:val="00B11572"/>
    <w:rsid w:val="00B12D61"/>
    <w:rsid w:val="00B13308"/>
    <w:rsid w:val="00B13C74"/>
    <w:rsid w:val="00B140C2"/>
    <w:rsid w:val="00B14117"/>
    <w:rsid w:val="00B1627D"/>
    <w:rsid w:val="00B1677B"/>
    <w:rsid w:val="00B208A3"/>
    <w:rsid w:val="00B2222C"/>
    <w:rsid w:val="00B22EE4"/>
    <w:rsid w:val="00B23264"/>
    <w:rsid w:val="00B24494"/>
    <w:rsid w:val="00B246EC"/>
    <w:rsid w:val="00B25521"/>
    <w:rsid w:val="00B25BC6"/>
    <w:rsid w:val="00B2698F"/>
    <w:rsid w:val="00B26B35"/>
    <w:rsid w:val="00B2717D"/>
    <w:rsid w:val="00B27961"/>
    <w:rsid w:val="00B27D0F"/>
    <w:rsid w:val="00B30A01"/>
    <w:rsid w:val="00B30D5F"/>
    <w:rsid w:val="00B338D3"/>
    <w:rsid w:val="00B34AC0"/>
    <w:rsid w:val="00B3614F"/>
    <w:rsid w:val="00B3671C"/>
    <w:rsid w:val="00B3748C"/>
    <w:rsid w:val="00B405E8"/>
    <w:rsid w:val="00B41476"/>
    <w:rsid w:val="00B417B4"/>
    <w:rsid w:val="00B41C7B"/>
    <w:rsid w:val="00B42CE2"/>
    <w:rsid w:val="00B4358C"/>
    <w:rsid w:val="00B4473C"/>
    <w:rsid w:val="00B449BC"/>
    <w:rsid w:val="00B4565A"/>
    <w:rsid w:val="00B457D9"/>
    <w:rsid w:val="00B45ECD"/>
    <w:rsid w:val="00B46E15"/>
    <w:rsid w:val="00B50BBF"/>
    <w:rsid w:val="00B514AA"/>
    <w:rsid w:val="00B5179F"/>
    <w:rsid w:val="00B55CA8"/>
    <w:rsid w:val="00B565A0"/>
    <w:rsid w:val="00B56982"/>
    <w:rsid w:val="00B5719E"/>
    <w:rsid w:val="00B605F9"/>
    <w:rsid w:val="00B612C6"/>
    <w:rsid w:val="00B61F69"/>
    <w:rsid w:val="00B62C3E"/>
    <w:rsid w:val="00B67E1C"/>
    <w:rsid w:val="00B711ED"/>
    <w:rsid w:val="00B71C08"/>
    <w:rsid w:val="00B71E23"/>
    <w:rsid w:val="00B7224C"/>
    <w:rsid w:val="00B7281A"/>
    <w:rsid w:val="00B7531A"/>
    <w:rsid w:val="00B763E3"/>
    <w:rsid w:val="00B76EDD"/>
    <w:rsid w:val="00B80F42"/>
    <w:rsid w:val="00B82B89"/>
    <w:rsid w:val="00B8368E"/>
    <w:rsid w:val="00B83A83"/>
    <w:rsid w:val="00B844CB"/>
    <w:rsid w:val="00B848BE"/>
    <w:rsid w:val="00B84EC7"/>
    <w:rsid w:val="00B8500C"/>
    <w:rsid w:val="00B853DE"/>
    <w:rsid w:val="00B860D6"/>
    <w:rsid w:val="00B86986"/>
    <w:rsid w:val="00B87DFC"/>
    <w:rsid w:val="00B905A8"/>
    <w:rsid w:val="00B913DD"/>
    <w:rsid w:val="00B932B4"/>
    <w:rsid w:val="00B934DC"/>
    <w:rsid w:val="00B94102"/>
    <w:rsid w:val="00B94827"/>
    <w:rsid w:val="00B94C30"/>
    <w:rsid w:val="00B9514F"/>
    <w:rsid w:val="00B95817"/>
    <w:rsid w:val="00B96122"/>
    <w:rsid w:val="00B96ADD"/>
    <w:rsid w:val="00B96D47"/>
    <w:rsid w:val="00B96E31"/>
    <w:rsid w:val="00BA2612"/>
    <w:rsid w:val="00BA2D1E"/>
    <w:rsid w:val="00BA4756"/>
    <w:rsid w:val="00BA49C3"/>
    <w:rsid w:val="00BA60C0"/>
    <w:rsid w:val="00BA6749"/>
    <w:rsid w:val="00BA6C45"/>
    <w:rsid w:val="00BA705A"/>
    <w:rsid w:val="00BA7C08"/>
    <w:rsid w:val="00BB00CB"/>
    <w:rsid w:val="00BB0A47"/>
    <w:rsid w:val="00BB17EF"/>
    <w:rsid w:val="00BB2686"/>
    <w:rsid w:val="00BB27A3"/>
    <w:rsid w:val="00BB3B89"/>
    <w:rsid w:val="00BB4EF9"/>
    <w:rsid w:val="00BB7B12"/>
    <w:rsid w:val="00BC034F"/>
    <w:rsid w:val="00BC0664"/>
    <w:rsid w:val="00BC2D84"/>
    <w:rsid w:val="00BC339D"/>
    <w:rsid w:val="00BC3DC6"/>
    <w:rsid w:val="00BC710A"/>
    <w:rsid w:val="00BC73C9"/>
    <w:rsid w:val="00BC7CA9"/>
    <w:rsid w:val="00BD007D"/>
    <w:rsid w:val="00BD1A7F"/>
    <w:rsid w:val="00BD1BB2"/>
    <w:rsid w:val="00BD1BED"/>
    <w:rsid w:val="00BD1EE0"/>
    <w:rsid w:val="00BD26D5"/>
    <w:rsid w:val="00BD3042"/>
    <w:rsid w:val="00BD3732"/>
    <w:rsid w:val="00BD3D23"/>
    <w:rsid w:val="00BD3DCD"/>
    <w:rsid w:val="00BD48A7"/>
    <w:rsid w:val="00BD52DA"/>
    <w:rsid w:val="00BD5613"/>
    <w:rsid w:val="00BD5723"/>
    <w:rsid w:val="00BD6378"/>
    <w:rsid w:val="00BD6390"/>
    <w:rsid w:val="00BE0787"/>
    <w:rsid w:val="00BE0B62"/>
    <w:rsid w:val="00BE1052"/>
    <w:rsid w:val="00BE142F"/>
    <w:rsid w:val="00BE1534"/>
    <w:rsid w:val="00BE2404"/>
    <w:rsid w:val="00BE2C37"/>
    <w:rsid w:val="00BE3075"/>
    <w:rsid w:val="00BE425D"/>
    <w:rsid w:val="00BE4C50"/>
    <w:rsid w:val="00BE5538"/>
    <w:rsid w:val="00BE6288"/>
    <w:rsid w:val="00BE6438"/>
    <w:rsid w:val="00BE71FC"/>
    <w:rsid w:val="00BE7FB4"/>
    <w:rsid w:val="00BF0C7F"/>
    <w:rsid w:val="00BF121D"/>
    <w:rsid w:val="00BF1AD0"/>
    <w:rsid w:val="00BF1E52"/>
    <w:rsid w:val="00BF2B35"/>
    <w:rsid w:val="00BF336B"/>
    <w:rsid w:val="00BF3AC3"/>
    <w:rsid w:val="00BF3F6A"/>
    <w:rsid w:val="00BF53F6"/>
    <w:rsid w:val="00BF6D87"/>
    <w:rsid w:val="00C00076"/>
    <w:rsid w:val="00C00138"/>
    <w:rsid w:val="00C004B4"/>
    <w:rsid w:val="00C0205F"/>
    <w:rsid w:val="00C0420F"/>
    <w:rsid w:val="00C04393"/>
    <w:rsid w:val="00C04C39"/>
    <w:rsid w:val="00C0539F"/>
    <w:rsid w:val="00C073FC"/>
    <w:rsid w:val="00C07610"/>
    <w:rsid w:val="00C076CF"/>
    <w:rsid w:val="00C10030"/>
    <w:rsid w:val="00C12211"/>
    <w:rsid w:val="00C13DCE"/>
    <w:rsid w:val="00C14662"/>
    <w:rsid w:val="00C147FA"/>
    <w:rsid w:val="00C14C1F"/>
    <w:rsid w:val="00C158CA"/>
    <w:rsid w:val="00C15FB9"/>
    <w:rsid w:val="00C15FEC"/>
    <w:rsid w:val="00C174FA"/>
    <w:rsid w:val="00C17C42"/>
    <w:rsid w:val="00C17FF5"/>
    <w:rsid w:val="00C20489"/>
    <w:rsid w:val="00C20D00"/>
    <w:rsid w:val="00C20DE7"/>
    <w:rsid w:val="00C22043"/>
    <w:rsid w:val="00C2442C"/>
    <w:rsid w:val="00C24A4C"/>
    <w:rsid w:val="00C24C42"/>
    <w:rsid w:val="00C2518A"/>
    <w:rsid w:val="00C2585A"/>
    <w:rsid w:val="00C25A5D"/>
    <w:rsid w:val="00C26D2A"/>
    <w:rsid w:val="00C274BA"/>
    <w:rsid w:val="00C27897"/>
    <w:rsid w:val="00C27DCB"/>
    <w:rsid w:val="00C307B2"/>
    <w:rsid w:val="00C315B5"/>
    <w:rsid w:val="00C31DEE"/>
    <w:rsid w:val="00C323F9"/>
    <w:rsid w:val="00C3255F"/>
    <w:rsid w:val="00C32FD4"/>
    <w:rsid w:val="00C3300C"/>
    <w:rsid w:val="00C33BB5"/>
    <w:rsid w:val="00C35944"/>
    <w:rsid w:val="00C35A20"/>
    <w:rsid w:val="00C36EE0"/>
    <w:rsid w:val="00C3759B"/>
    <w:rsid w:val="00C37D8A"/>
    <w:rsid w:val="00C40621"/>
    <w:rsid w:val="00C4215E"/>
    <w:rsid w:val="00C421D7"/>
    <w:rsid w:val="00C42458"/>
    <w:rsid w:val="00C4293D"/>
    <w:rsid w:val="00C43437"/>
    <w:rsid w:val="00C44304"/>
    <w:rsid w:val="00C446E4"/>
    <w:rsid w:val="00C44C0A"/>
    <w:rsid w:val="00C44DA4"/>
    <w:rsid w:val="00C44DCF"/>
    <w:rsid w:val="00C45C44"/>
    <w:rsid w:val="00C46A4E"/>
    <w:rsid w:val="00C471F9"/>
    <w:rsid w:val="00C51696"/>
    <w:rsid w:val="00C5169D"/>
    <w:rsid w:val="00C52648"/>
    <w:rsid w:val="00C54074"/>
    <w:rsid w:val="00C576B1"/>
    <w:rsid w:val="00C57AB5"/>
    <w:rsid w:val="00C61347"/>
    <w:rsid w:val="00C613EC"/>
    <w:rsid w:val="00C616FB"/>
    <w:rsid w:val="00C61F8B"/>
    <w:rsid w:val="00C6210A"/>
    <w:rsid w:val="00C63140"/>
    <w:rsid w:val="00C63640"/>
    <w:rsid w:val="00C638C7"/>
    <w:rsid w:val="00C642F0"/>
    <w:rsid w:val="00C643CE"/>
    <w:rsid w:val="00C6446E"/>
    <w:rsid w:val="00C64E06"/>
    <w:rsid w:val="00C64EB3"/>
    <w:rsid w:val="00C65A42"/>
    <w:rsid w:val="00C66A1A"/>
    <w:rsid w:val="00C67940"/>
    <w:rsid w:val="00C67DA9"/>
    <w:rsid w:val="00C67FCD"/>
    <w:rsid w:val="00C70206"/>
    <w:rsid w:val="00C70956"/>
    <w:rsid w:val="00C736E0"/>
    <w:rsid w:val="00C73E06"/>
    <w:rsid w:val="00C747C8"/>
    <w:rsid w:val="00C753F3"/>
    <w:rsid w:val="00C766E3"/>
    <w:rsid w:val="00C777D4"/>
    <w:rsid w:val="00C7783E"/>
    <w:rsid w:val="00C77CB8"/>
    <w:rsid w:val="00C77FEC"/>
    <w:rsid w:val="00C80521"/>
    <w:rsid w:val="00C820EB"/>
    <w:rsid w:val="00C827EE"/>
    <w:rsid w:val="00C82963"/>
    <w:rsid w:val="00C8595D"/>
    <w:rsid w:val="00C859EA"/>
    <w:rsid w:val="00C85EC8"/>
    <w:rsid w:val="00C907AA"/>
    <w:rsid w:val="00C90812"/>
    <w:rsid w:val="00C90BA3"/>
    <w:rsid w:val="00C92BA3"/>
    <w:rsid w:val="00C93F31"/>
    <w:rsid w:val="00C94095"/>
    <w:rsid w:val="00C95504"/>
    <w:rsid w:val="00C96125"/>
    <w:rsid w:val="00CA204E"/>
    <w:rsid w:val="00CA38C8"/>
    <w:rsid w:val="00CA3948"/>
    <w:rsid w:val="00CA3C95"/>
    <w:rsid w:val="00CA433A"/>
    <w:rsid w:val="00CA499F"/>
    <w:rsid w:val="00CA5726"/>
    <w:rsid w:val="00CA5AC9"/>
    <w:rsid w:val="00CB1604"/>
    <w:rsid w:val="00CB193C"/>
    <w:rsid w:val="00CB1F01"/>
    <w:rsid w:val="00CB2E3B"/>
    <w:rsid w:val="00CB2EAB"/>
    <w:rsid w:val="00CB2FBF"/>
    <w:rsid w:val="00CB3484"/>
    <w:rsid w:val="00CB5403"/>
    <w:rsid w:val="00CB557D"/>
    <w:rsid w:val="00CC086A"/>
    <w:rsid w:val="00CC1072"/>
    <w:rsid w:val="00CC1380"/>
    <w:rsid w:val="00CC3D3E"/>
    <w:rsid w:val="00CC4455"/>
    <w:rsid w:val="00CC4646"/>
    <w:rsid w:val="00CC4A89"/>
    <w:rsid w:val="00CC54F7"/>
    <w:rsid w:val="00CC5616"/>
    <w:rsid w:val="00CC565A"/>
    <w:rsid w:val="00CC5AFA"/>
    <w:rsid w:val="00CC77D5"/>
    <w:rsid w:val="00CC7C2F"/>
    <w:rsid w:val="00CC7EC9"/>
    <w:rsid w:val="00CD0514"/>
    <w:rsid w:val="00CD09ED"/>
    <w:rsid w:val="00CD0E6A"/>
    <w:rsid w:val="00CD12A9"/>
    <w:rsid w:val="00CD1907"/>
    <w:rsid w:val="00CD24C6"/>
    <w:rsid w:val="00CD27E3"/>
    <w:rsid w:val="00CD29CE"/>
    <w:rsid w:val="00CD3828"/>
    <w:rsid w:val="00CD3A5D"/>
    <w:rsid w:val="00CD4E31"/>
    <w:rsid w:val="00CD5969"/>
    <w:rsid w:val="00CD67BF"/>
    <w:rsid w:val="00CD7F87"/>
    <w:rsid w:val="00CE02BC"/>
    <w:rsid w:val="00CE147C"/>
    <w:rsid w:val="00CE1EBA"/>
    <w:rsid w:val="00CE21B5"/>
    <w:rsid w:val="00CE331A"/>
    <w:rsid w:val="00CE59B7"/>
    <w:rsid w:val="00CE67D0"/>
    <w:rsid w:val="00CE6AFC"/>
    <w:rsid w:val="00CE76B0"/>
    <w:rsid w:val="00CF1A9B"/>
    <w:rsid w:val="00CF4964"/>
    <w:rsid w:val="00CF551F"/>
    <w:rsid w:val="00CF5ED1"/>
    <w:rsid w:val="00CF62BE"/>
    <w:rsid w:val="00CF7548"/>
    <w:rsid w:val="00CF76AB"/>
    <w:rsid w:val="00CF781E"/>
    <w:rsid w:val="00CF7A43"/>
    <w:rsid w:val="00CF7F32"/>
    <w:rsid w:val="00D0026D"/>
    <w:rsid w:val="00D01469"/>
    <w:rsid w:val="00D02AD1"/>
    <w:rsid w:val="00D03160"/>
    <w:rsid w:val="00D04F19"/>
    <w:rsid w:val="00D05FAB"/>
    <w:rsid w:val="00D06311"/>
    <w:rsid w:val="00D10568"/>
    <w:rsid w:val="00D10693"/>
    <w:rsid w:val="00D10EA0"/>
    <w:rsid w:val="00D1200A"/>
    <w:rsid w:val="00D12622"/>
    <w:rsid w:val="00D13907"/>
    <w:rsid w:val="00D15B5B"/>
    <w:rsid w:val="00D15BDA"/>
    <w:rsid w:val="00D15D61"/>
    <w:rsid w:val="00D16992"/>
    <w:rsid w:val="00D21AA1"/>
    <w:rsid w:val="00D23CF6"/>
    <w:rsid w:val="00D249D9"/>
    <w:rsid w:val="00D273F3"/>
    <w:rsid w:val="00D27459"/>
    <w:rsid w:val="00D30BD4"/>
    <w:rsid w:val="00D30DE2"/>
    <w:rsid w:val="00D31B1F"/>
    <w:rsid w:val="00D32242"/>
    <w:rsid w:val="00D3247B"/>
    <w:rsid w:val="00D325A4"/>
    <w:rsid w:val="00D32F02"/>
    <w:rsid w:val="00D330FB"/>
    <w:rsid w:val="00D33AA9"/>
    <w:rsid w:val="00D33DB6"/>
    <w:rsid w:val="00D346C8"/>
    <w:rsid w:val="00D34EB7"/>
    <w:rsid w:val="00D35178"/>
    <w:rsid w:val="00D36482"/>
    <w:rsid w:val="00D37BAC"/>
    <w:rsid w:val="00D41F46"/>
    <w:rsid w:val="00D42DB5"/>
    <w:rsid w:val="00D4405D"/>
    <w:rsid w:val="00D446D5"/>
    <w:rsid w:val="00D44E0E"/>
    <w:rsid w:val="00D450E1"/>
    <w:rsid w:val="00D46F6C"/>
    <w:rsid w:val="00D472FA"/>
    <w:rsid w:val="00D51079"/>
    <w:rsid w:val="00D511D4"/>
    <w:rsid w:val="00D5143E"/>
    <w:rsid w:val="00D51A36"/>
    <w:rsid w:val="00D51E0D"/>
    <w:rsid w:val="00D51E2A"/>
    <w:rsid w:val="00D520FD"/>
    <w:rsid w:val="00D53A13"/>
    <w:rsid w:val="00D54670"/>
    <w:rsid w:val="00D55424"/>
    <w:rsid w:val="00D55BD6"/>
    <w:rsid w:val="00D563E4"/>
    <w:rsid w:val="00D574B4"/>
    <w:rsid w:val="00D601FC"/>
    <w:rsid w:val="00D60265"/>
    <w:rsid w:val="00D6079E"/>
    <w:rsid w:val="00D60F7A"/>
    <w:rsid w:val="00D61A33"/>
    <w:rsid w:val="00D6347F"/>
    <w:rsid w:val="00D63B05"/>
    <w:rsid w:val="00D64149"/>
    <w:rsid w:val="00D6589F"/>
    <w:rsid w:val="00D70341"/>
    <w:rsid w:val="00D706E6"/>
    <w:rsid w:val="00D70A29"/>
    <w:rsid w:val="00D70B62"/>
    <w:rsid w:val="00D718E4"/>
    <w:rsid w:val="00D72818"/>
    <w:rsid w:val="00D72E56"/>
    <w:rsid w:val="00D7454B"/>
    <w:rsid w:val="00D748C2"/>
    <w:rsid w:val="00D75138"/>
    <w:rsid w:val="00D75711"/>
    <w:rsid w:val="00D757F9"/>
    <w:rsid w:val="00D75D66"/>
    <w:rsid w:val="00D76A81"/>
    <w:rsid w:val="00D76DD2"/>
    <w:rsid w:val="00D800D7"/>
    <w:rsid w:val="00D80D99"/>
    <w:rsid w:val="00D8156B"/>
    <w:rsid w:val="00D81796"/>
    <w:rsid w:val="00D82E9C"/>
    <w:rsid w:val="00D83892"/>
    <w:rsid w:val="00D844A2"/>
    <w:rsid w:val="00D846C5"/>
    <w:rsid w:val="00D84917"/>
    <w:rsid w:val="00D84CFE"/>
    <w:rsid w:val="00D8532F"/>
    <w:rsid w:val="00D85672"/>
    <w:rsid w:val="00D861C1"/>
    <w:rsid w:val="00D86F15"/>
    <w:rsid w:val="00D872EE"/>
    <w:rsid w:val="00D873FD"/>
    <w:rsid w:val="00D90ACB"/>
    <w:rsid w:val="00D91615"/>
    <w:rsid w:val="00D91A37"/>
    <w:rsid w:val="00D92401"/>
    <w:rsid w:val="00D92FE9"/>
    <w:rsid w:val="00D936A6"/>
    <w:rsid w:val="00D939A2"/>
    <w:rsid w:val="00D94704"/>
    <w:rsid w:val="00D94E09"/>
    <w:rsid w:val="00D94E89"/>
    <w:rsid w:val="00D9693D"/>
    <w:rsid w:val="00D96B42"/>
    <w:rsid w:val="00D96EEF"/>
    <w:rsid w:val="00D970E2"/>
    <w:rsid w:val="00DA0064"/>
    <w:rsid w:val="00DA0440"/>
    <w:rsid w:val="00DA0607"/>
    <w:rsid w:val="00DA2685"/>
    <w:rsid w:val="00DA46F2"/>
    <w:rsid w:val="00DA5827"/>
    <w:rsid w:val="00DA673E"/>
    <w:rsid w:val="00DA6B39"/>
    <w:rsid w:val="00DB0D73"/>
    <w:rsid w:val="00DB143B"/>
    <w:rsid w:val="00DB182E"/>
    <w:rsid w:val="00DB2EBB"/>
    <w:rsid w:val="00DB2EDF"/>
    <w:rsid w:val="00DB6058"/>
    <w:rsid w:val="00DB6F87"/>
    <w:rsid w:val="00DB7D15"/>
    <w:rsid w:val="00DC0659"/>
    <w:rsid w:val="00DC35CC"/>
    <w:rsid w:val="00DC3FFF"/>
    <w:rsid w:val="00DC540C"/>
    <w:rsid w:val="00DC6E58"/>
    <w:rsid w:val="00DC7115"/>
    <w:rsid w:val="00DD198E"/>
    <w:rsid w:val="00DD1C92"/>
    <w:rsid w:val="00DD5970"/>
    <w:rsid w:val="00DD5EA2"/>
    <w:rsid w:val="00DD6AE7"/>
    <w:rsid w:val="00DD6CA0"/>
    <w:rsid w:val="00DD6DCD"/>
    <w:rsid w:val="00DD7F86"/>
    <w:rsid w:val="00DE2B91"/>
    <w:rsid w:val="00DE2FE7"/>
    <w:rsid w:val="00DE5573"/>
    <w:rsid w:val="00DE5E68"/>
    <w:rsid w:val="00DE74E2"/>
    <w:rsid w:val="00DF08D1"/>
    <w:rsid w:val="00DF1157"/>
    <w:rsid w:val="00DF37E6"/>
    <w:rsid w:val="00DF47C4"/>
    <w:rsid w:val="00DF6A66"/>
    <w:rsid w:val="00DF776D"/>
    <w:rsid w:val="00DF7944"/>
    <w:rsid w:val="00E00166"/>
    <w:rsid w:val="00E01076"/>
    <w:rsid w:val="00E010C2"/>
    <w:rsid w:val="00E013C5"/>
    <w:rsid w:val="00E018C4"/>
    <w:rsid w:val="00E023E2"/>
    <w:rsid w:val="00E0274B"/>
    <w:rsid w:val="00E0359C"/>
    <w:rsid w:val="00E03F0D"/>
    <w:rsid w:val="00E04BDA"/>
    <w:rsid w:val="00E06EBF"/>
    <w:rsid w:val="00E121C1"/>
    <w:rsid w:val="00E12D2B"/>
    <w:rsid w:val="00E132C2"/>
    <w:rsid w:val="00E14C62"/>
    <w:rsid w:val="00E1759D"/>
    <w:rsid w:val="00E225F6"/>
    <w:rsid w:val="00E23024"/>
    <w:rsid w:val="00E23F3C"/>
    <w:rsid w:val="00E24240"/>
    <w:rsid w:val="00E24CBE"/>
    <w:rsid w:val="00E27A67"/>
    <w:rsid w:val="00E308AA"/>
    <w:rsid w:val="00E30B70"/>
    <w:rsid w:val="00E31271"/>
    <w:rsid w:val="00E31C9D"/>
    <w:rsid w:val="00E32C01"/>
    <w:rsid w:val="00E331FA"/>
    <w:rsid w:val="00E3321E"/>
    <w:rsid w:val="00E3371B"/>
    <w:rsid w:val="00E34531"/>
    <w:rsid w:val="00E34724"/>
    <w:rsid w:val="00E35071"/>
    <w:rsid w:val="00E36622"/>
    <w:rsid w:val="00E36CE3"/>
    <w:rsid w:val="00E41EBE"/>
    <w:rsid w:val="00E421F2"/>
    <w:rsid w:val="00E42A67"/>
    <w:rsid w:val="00E436EA"/>
    <w:rsid w:val="00E43F89"/>
    <w:rsid w:val="00E44223"/>
    <w:rsid w:val="00E44F26"/>
    <w:rsid w:val="00E45563"/>
    <w:rsid w:val="00E45C60"/>
    <w:rsid w:val="00E45EF7"/>
    <w:rsid w:val="00E5002F"/>
    <w:rsid w:val="00E51367"/>
    <w:rsid w:val="00E5361E"/>
    <w:rsid w:val="00E5469C"/>
    <w:rsid w:val="00E60071"/>
    <w:rsid w:val="00E6045B"/>
    <w:rsid w:val="00E61209"/>
    <w:rsid w:val="00E613C9"/>
    <w:rsid w:val="00E615D0"/>
    <w:rsid w:val="00E62C13"/>
    <w:rsid w:val="00E62DFC"/>
    <w:rsid w:val="00E64460"/>
    <w:rsid w:val="00E658FC"/>
    <w:rsid w:val="00E65CDE"/>
    <w:rsid w:val="00E66364"/>
    <w:rsid w:val="00E66FAC"/>
    <w:rsid w:val="00E67206"/>
    <w:rsid w:val="00E711ED"/>
    <w:rsid w:val="00E732FC"/>
    <w:rsid w:val="00E74170"/>
    <w:rsid w:val="00E755DB"/>
    <w:rsid w:val="00E75C15"/>
    <w:rsid w:val="00E75D42"/>
    <w:rsid w:val="00E77BA3"/>
    <w:rsid w:val="00E77EEF"/>
    <w:rsid w:val="00E807C4"/>
    <w:rsid w:val="00E813C5"/>
    <w:rsid w:val="00E82A1C"/>
    <w:rsid w:val="00E82C5E"/>
    <w:rsid w:val="00E835C2"/>
    <w:rsid w:val="00E87674"/>
    <w:rsid w:val="00E929FB"/>
    <w:rsid w:val="00E930F9"/>
    <w:rsid w:val="00E9408A"/>
    <w:rsid w:val="00E95694"/>
    <w:rsid w:val="00E9598F"/>
    <w:rsid w:val="00E96910"/>
    <w:rsid w:val="00E972C7"/>
    <w:rsid w:val="00EA0A24"/>
    <w:rsid w:val="00EA2181"/>
    <w:rsid w:val="00EA2FE3"/>
    <w:rsid w:val="00EB0346"/>
    <w:rsid w:val="00EB0C4B"/>
    <w:rsid w:val="00EB1997"/>
    <w:rsid w:val="00EB20D6"/>
    <w:rsid w:val="00EB36F8"/>
    <w:rsid w:val="00EB39D0"/>
    <w:rsid w:val="00EB3F5E"/>
    <w:rsid w:val="00EB63D4"/>
    <w:rsid w:val="00EB6C67"/>
    <w:rsid w:val="00EB758B"/>
    <w:rsid w:val="00EB7D5C"/>
    <w:rsid w:val="00EB7F37"/>
    <w:rsid w:val="00EC0946"/>
    <w:rsid w:val="00EC0C11"/>
    <w:rsid w:val="00EC21F5"/>
    <w:rsid w:val="00EC3113"/>
    <w:rsid w:val="00EC320A"/>
    <w:rsid w:val="00EC37BB"/>
    <w:rsid w:val="00EC4486"/>
    <w:rsid w:val="00EC5E62"/>
    <w:rsid w:val="00EC5F1F"/>
    <w:rsid w:val="00EC6CB8"/>
    <w:rsid w:val="00EC7302"/>
    <w:rsid w:val="00EC7494"/>
    <w:rsid w:val="00EC7F79"/>
    <w:rsid w:val="00ED03EB"/>
    <w:rsid w:val="00ED0D26"/>
    <w:rsid w:val="00ED10E0"/>
    <w:rsid w:val="00ED1B9C"/>
    <w:rsid w:val="00ED1F7C"/>
    <w:rsid w:val="00ED3C9A"/>
    <w:rsid w:val="00ED49EE"/>
    <w:rsid w:val="00ED4A1F"/>
    <w:rsid w:val="00ED4C3C"/>
    <w:rsid w:val="00ED55BA"/>
    <w:rsid w:val="00ED5F60"/>
    <w:rsid w:val="00ED62BF"/>
    <w:rsid w:val="00EE08BB"/>
    <w:rsid w:val="00EE0AC0"/>
    <w:rsid w:val="00EE1491"/>
    <w:rsid w:val="00EE275B"/>
    <w:rsid w:val="00EE32E6"/>
    <w:rsid w:val="00EE33BF"/>
    <w:rsid w:val="00EE41B9"/>
    <w:rsid w:val="00EE53C1"/>
    <w:rsid w:val="00EE7851"/>
    <w:rsid w:val="00EE7C49"/>
    <w:rsid w:val="00EF43DD"/>
    <w:rsid w:val="00EF491E"/>
    <w:rsid w:val="00EF5115"/>
    <w:rsid w:val="00EF7DEF"/>
    <w:rsid w:val="00EF7E74"/>
    <w:rsid w:val="00EF7EBC"/>
    <w:rsid w:val="00F01AAA"/>
    <w:rsid w:val="00F01E1D"/>
    <w:rsid w:val="00F02592"/>
    <w:rsid w:val="00F026E2"/>
    <w:rsid w:val="00F03286"/>
    <w:rsid w:val="00F03D6E"/>
    <w:rsid w:val="00F04185"/>
    <w:rsid w:val="00F06402"/>
    <w:rsid w:val="00F06E7C"/>
    <w:rsid w:val="00F07104"/>
    <w:rsid w:val="00F073B0"/>
    <w:rsid w:val="00F07867"/>
    <w:rsid w:val="00F07BFE"/>
    <w:rsid w:val="00F1116E"/>
    <w:rsid w:val="00F11F5D"/>
    <w:rsid w:val="00F12864"/>
    <w:rsid w:val="00F12C94"/>
    <w:rsid w:val="00F144B1"/>
    <w:rsid w:val="00F149F5"/>
    <w:rsid w:val="00F20291"/>
    <w:rsid w:val="00F20B0C"/>
    <w:rsid w:val="00F20C57"/>
    <w:rsid w:val="00F24C1E"/>
    <w:rsid w:val="00F24D49"/>
    <w:rsid w:val="00F24DA0"/>
    <w:rsid w:val="00F24FB7"/>
    <w:rsid w:val="00F266E7"/>
    <w:rsid w:val="00F27874"/>
    <w:rsid w:val="00F30FDC"/>
    <w:rsid w:val="00F31783"/>
    <w:rsid w:val="00F31DBF"/>
    <w:rsid w:val="00F3258E"/>
    <w:rsid w:val="00F33538"/>
    <w:rsid w:val="00F3406E"/>
    <w:rsid w:val="00F34136"/>
    <w:rsid w:val="00F34B47"/>
    <w:rsid w:val="00F35477"/>
    <w:rsid w:val="00F35602"/>
    <w:rsid w:val="00F36359"/>
    <w:rsid w:val="00F3638C"/>
    <w:rsid w:val="00F37868"/>
    <w:rsid w:val="00F4140F"/>
    <w:rsid w:val="00F41696"/>
    <w:rsid w:val="00F41EF7"/>
    <w:rsid w:val="00F42A1F"/>
    <w:rsid w:val="00F42BB5"/>
    <w:rsid w:val="00F44362"/>
    <w:rsid w:val="00F4664D"/>
    <w:rsid w:val="00F46669"/>
    <w:rsid w:val="00F47439"/>
    <w:rsid w:val="00F50A19"/>
    <w:rsid w:val="00F512B9"/>
    <w:rsid w:val="00F51377"/>
    <w:rsid w:val="00F52290"/>
    <w:rsid w:val="00F53EE8"/>
    <w:rsid w:val="00F5548F"/>
    <w:rsid w:val="00F55DB5"/>
    <w:rsid w:val="00F56466"/>
    <w:rsid w:val="00F57030"/>
    <w:rsid w:val="00F575F5"/>
    <w:rsid w:val="00F57868"/>
    <w:rsid w:val="00F614D2"/>
    <w:rsid w:val="00F623F3"/>
    <w:rsid w:val="00F64309"/>
    <w:rsid w:val="00F64463"/>
    <w:rsid w:val="00F6533F"/>
    <w:rsid w:val="00F7256C"/>
    <w:rsid w:val="00F72ECC"/>
    <w:rsid w:val="00F7335B"/>
    <w:rsid w:val="00F73761"/>
    <w:rsid w:val="00F7526C"/>
    <w:rsid w:val="00F7540D"/>
    <w:rsid w:val="00F7573F"/>
    <w:rsid w:val="00F75DEC"/>
    <w:rsid w:val="00F7621D"/>
    <w:rsid w:val="00F76572"/>
    <w:rsid w:val="00F76DF2"/>
    <w:rsid w:val="00F7706B"/>
    <w:rsid w:val="00F77F42"/>
    <w:rsid w:val="00F81BBD"/>
    <w:rsid w:val="00F82A09"/>
    <w:rsid w:val="00F82F14"/>
    <w:rsid w:val="00F82F9E"/>
    <w:rsid w:val="00F83EA3"/>
    <w:rsid w:val="00F843B2"/>
    <w:rsid w:val="00F84B95"/>
    <w:rsid w:val="00F865B3"/>
    <w:rsid w:val="00F876AD"/>
    <w:rsid w:val="00F91270"/>
    <w:rsid w:val="00F9218E"/>
    <w:rsid w:val="00F92279"/>
    <w:rsid w:val="00F92622"/>
    <w:rsid w:val="00F94C43"/>
    <w:rsid w:val="00F9592F"/>
    <w:rsid w:val="00F95FD4"/>
    <w:rsid w:val="00F960E1"/>
    <w:rsid w:val="00FA0C38"/>
    <w:rsid w:val="00FA1151"/>
    <w:rsid w:val="00FA14B1"/>
    <w:rsid w:val="00FA2247"/>
    <w:rsid w:val="00FA225D"/>
    <w:rsid w:val="00FA2B7E"/>
    <w:rsid w:val="00FA37C7"/>
    <w:rsid w:val="00FA3C20"/>
    <w:rsid w:val="00FA671A"/>
    <w:rsid w:val="00FA67D3"/>
    <w:rsid w:val="00FA69F4"/>
    <w:rsid w:val="00FB0234"/>
    <w:rsid w:val="00FB0755"/>
    <w:rsid w:val="00FB1058"/>
    <w:rsid w:val="00FB12E4"/>
    <w:rsid w:val="00FB174D"/>
    <w:rsid w:val="00FB1EFD"/>
    <w:rsid w:val="00FB2BB2"/>
    <w:rsid w:val="00FB301C"/>
    <w:rsid w:val="00FB32FE"/>
    <w:rsid w:val="00FB360C"/>
    <w:rsid w:val="00FB39AB"/>
    <w:rsid w:val="00FB3EEF"/>
    <w:rsid w:val="00FB41E8"/>
    <w:rsid w:val="00FB46DC"/>
    <w:rsid w:val="00FB53AA"/>
    <w:rsid w:val="00FB6E35"/>
    <w:rsid w:val="00FB6F0F"/>
    <w:rsid w:val="00FC186D"/>
    <w:rsid w:val="00FC238A"/>
    <w:rsid w:val="00FC3658"/>
    <w:rsid w:val="00FC5115"/>
    <w:rsid w:val="00FC5940"/>
    <w:rsid w:val="00FC795E"/>
    <w:rsid w:val="00FD00C2"/>
    <w:rsid w:val="00FD0824"/>
    <w:rsid w:val="00FD1225"/>
    <w:rsid w:val="00FD1F92"/>
    <w:rsid w:val="00FD24E3"/>
    <w:rsid w:val="00FD2D01"/>
    <w:rsid w:val="00FD3644"/>
    <w:rsid w:val="00FD37C5"/>
    <w:rsid w:val="00FD5DA4"/>
    <w:rsid w:val="00FD63A9"/>
    <w:rsid w:val="00FD6400"/>
    <w:rsid w:val="00FE0F5F"/>
    <w:rsid w:val="00FE154D"/>
    <w:rsid w:val="00FE1690"/>
    <w:rsid w:val="00FE22E6"/>
    <w:rsid w:val="00FE3868"/>
    <w:rsid w:val="00FE46E3"/>
    <w:rsid w:val="00FE4756"/>
    <w:rsid w:val="00FE7838"/>
    <w:rsid w:val="00FE7CA3"/>
    <w:rsid w:val="00FF0DFB"/>
    <w:rsid w:val="00FF18D5"/>
    <w:rsid w:val="00FF1906"/>
    <w:rsid w:val="00FF24FC"/>
    <w:rsid w:val="00FF25A0"/>
    <w:rsid w:val="00FF2699"/>
    <w:rsid w:val="00FF26CF"/>
    <w:rsid w:val="00FF2B87"/>
    <w:rsid w:val="00FF4A6A"/>
    <w:rsid w:val="00FF5B22"/>
    <w:rsid w:val="00FF6B61"/>
    <w:rsid w:val="00FF70D5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qFormat/>
    <w:pPr>
      <w:keepNext/>
      <w:jc w:val="center"/>
      <w:outlineLvl w:val="0"/>
    </w:pPr>
    <w:rPr>
      <w:rFonts w:ascii="Arial" w:hAnsi="Arial"/>
      <w:b/>
      <w:sz w:val="28"/>
    </w:rPr>
  </w:style>
  <w:style w:type="paragraph" w:styleId="2">
    <w:name w:val="heading 2"/>
    <w:basedOn w:val="a1"/>
    <w:next w:val="a1"/>
    <w:qFormat/>
    <w:pPr>
      <w:keepNext/>
      <w:spacing w:before="240"/>
      <w:jc w:val="center"/>
      <w:outlineLvl w:val="1"/>
    </w:pPr>
    <w:rPr>
      <w:rFonts w:ascii="Arial" w:hAnsi="Arial"/>
      <w:sz w:val="26"/>
    </w:rPr>
  </w:style>
  <w:style w:type="paragraph" w:styleId="3">
    <w:name w:val="heading 3"/>
    <w:basedOn w:val="a1"/>
    <w:next w:val="a1"/>
    <w:qFormat/>
    <w:pPr>
      <w:keepNext/>
      <w:spacing w:before="120"/>
      <w:outlineLvl w:val="2"/>
    </w:pPr>
    <w:rPr>
      <w:rFonts w:ascii="Arial" w:hAnsi="Arial"/>
      <w:sz w:val="24"/>
    </w:rPr>
  </w:style>
  <w:style w:type="paragraph" w:styleId="4">
    <w:name w:val="heading 4"/>
    <w:basedOn w:val="a1"/>
    <w:next w:val="a1"/>
    <w:qFormat/>
    <w:pPr>
      <w:keepNext/>
      <w:outlineLvl w:val="3"/>
    </w:pPr>
    <w:rPr>
      <w:rFonts w:ascii="Arial" w:hAnsi="Arial" w:cs="Arial"/>
      <w:sz w:val="22"/>
      <w:szCs w:val="24"/>
      <w:u w:val="single"/>
    </w:rPr>
  </w:style>
  <w:style w:type="paragraph" w:styleId="5">
    <w:name w:val="heading 5"/>
    <w:basedOn w:val="a1"/>
    <w:next w:val="a1"/>
    <w:qFormat/>
    <w:pPr>
      <w:keepNext/>
      <w:spacing w:before="160"/>
      <w:jc w:val="center"/>
      <w:outlineLvl w:val="4"/>
    </w:pPr>
    <w:rPr>
      <w:rFonts w:ascii="Arial" w:hAnsi="Arial" w:cs="Arial"/>
      <w:b/>
      <w:bCs/>
      <w:sz w:val="24"/>
    </w:rPr>
  </w:style>
  <w:style w:type="paragraph" w:styleId="6">
    <w:name w:val="heading 6"/>
    <w:basedOn w:val="a1"/>
    <w:next w:val="a1"/>
    <w:qFormat/>
    <w:pPr>
      <w:keepNext/>
      <w:spacing w:before="80"/>
      <w:jc w:val="center"/>
      <w:outlineLvl w:val="5"/>
    </w:pPr>
    <w:rPr>
      <w:rFonts w:ascii="Arial" w:hAnsi="Arial" w:cs="Arial"/>
      <w:sz w:val="24"/>
      <w:u w:val="single"/>
    </w:rPr>
  </w:style>
  <w:style w:type="paragraph" w:styleId="7">
    <w:name w:val="heading 7"/>
    <w:basedOn w:val="a1"/>
    <w:next w:val="a1"/>
    <w:qFormat/>
    <w:pPr>
      <w:keepNext/>
      <w:jc w:val="center"/>
      <w:outlineLvl w:val="6"/>
    </w:pPr>
    <w:rPr>
      <w:rFonts w:ascii="Arial" w:hAnsi="Arial" w:cs="Arial"/>
      <w:bCs/>
      <w:sz w:val="28"/>
    </w:rPr>
  </w:style>
  <w:style w:type="paragraph" w:styleId="8">
    <w:name w:val="heading 8"/>
    <w:basedOn w:val="a1"/>
    <w:next w:val="a1"/>
    <w:qFormat/>
    <w:pPr>
      <w:keepNext/>
      <w:ind w:left="284"/>
      <w:jc w:val="center"/>
      <w:outlineLvl w:val="7"/>
    </w:pPr>
    <w:rPr>
      <w:rFonts w:ascii="Arial" w:hAnsi="Arial" w:cs="Arial"/>
      <w:b/>
      <w:bCs/>
      <w:sz w:val="22"/>
    </w:rPr>
  </w:style>
  <w:style w:type="paragraph" w:styleId="9">
    <w:name w:val="heading 9"/>
    <w:basedOn w:val="a1"/>
    <w:next w:val="a1"/>
    <w:qFormat/>
    <w:pPr>
      <w:keepNext/>
      <w:spacing w:after="120"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1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2"/>
  </w:style>
  <w:style w:type="paragraph" w:styleId="aa">
    <w:name w:val="Block Text"/>
    <w:basedOn w:val="a1"/>
    <w:pPr>
      <w:tabs>
        <w:tab w:val="right" w:pos="10632"/>
      </w:tabs>
      <w:spacing w:before="120"/>
      <w:ind w:left="1134" w:right="278" w:firstLine="284"/>
      <w:jc w:val="both"/>
    </w:pPr>
    <w:rPr>
      <w:rFonts w:ascii="Arial" w:hAnsi="Arial"/>
      <w:sz w:val="24"/>
    </w:rPr>
  </w:style>
  <w:style w:type="paragraph" w:styleId="30">
    <w:name w:val="Body Text Indent 3"/>
    <w:basedOn w:val="a1"/>
    <w:pPr>
      <w:spacing w:line="360" w:lineRule="auto"/>
      <w:ind w:left="200" w:firstLine="508"/>
      <w:jc w:val="both"/>
    </w:pPr>
    <w:rPr>
      <w:rFonts w:ascii="Arial" w:hAnsi="Arial"/>
      <w:szCs w:val="24"/>
    </w:rPr>
  </w:style>
  <w:style w:type="paragraph" w:styleId="ab">
    <w:name w:val="caption"/>
    <w:basedOn w:val="a1"/>
    <w:next w:val="a1"/>
    <w:qFormat/>
    <w:pPr>
      <w:spacing w:before="240" w:after="120"/>
      <w:jc w:val="center"/>
    </w:pPr>
    <w:rPr>
      <w:rFonts w:ascii="Arial" w:hAnsi="Arial" w:cs="Arial"/>
      <w:b/>
      <w:bCs/>
      <w:sz w:val="22"/>
    </w:rPr>
  </w:style>
  <w:style w:type="paragraph" w:styleId="ac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line="200" w:lineRule="exact"/>
    </w:pPr>
    <w:rPr>
      <w:rFonts w:ascii="Courier New" w:hAnsi="Courier New"/>
      <w:spacing w:val="-20"/>
    </w:rPr>
  </w:style>
  <w:style w:type="paragraph" w:styleId="ad">
    <w:name w:val="Body Text Indent"/>
    <w:basedOn w:val="a1"/>
    <w:pPr>
      <w:ind w:firstLine="1080"/>
    </w:pPr>
    <w:rPr>
      <w:rFonts w:ascii="Arial" w:hAnsi="Arial" w:cs="Arial"/>
      <w:szCs w:val="24"/>
    </w:rPr>
  </w:style>
  <w:style w:type="paragraph" w:styleId="20">
    <w:name w:val="Body Text Indent 2"/>
    <w:basedOn w:val="a1"/>
    <w:pPr>
      <w:ind w:left="426" w:firstLine="1276"/>
    </w:pPr>
    <w:rPr>
      <w:rFonts w:ascii="Arial" w:hAnsi="Arial" w:cs="Arial"/>
      <w:sz w:val="22"/>
      <w:szCs w:val="22"/>
    </w:rPr>
  </w:style>
  <w:style w:type="paragraph" w:styleId="ae">
    <w:name w:val="Title"/>
    <w:basedOn w:val="a1"/>
    <w:qFormat/>
    <w:pPr>
      <w:jc w:val="center"/>
    </w:pPr>
    <w:rPr>
      <w:rFonts w:ascii="Arial" w:hAnsi="Arial" w:cs="Arial"/>
      <w:b/>
      <w:bCs/>
      <w:sz w:val="22"/>
    </w:rPr>
  </w:style>
  <w:style w:type="paragraph" w:styleId="af">
    <w:name w:val="Body Text"/>
    <w:basedOn w:val="a1"/>
    <w:pPr>
      <w:jc w:val="center"/>
    </w:pPr>
    <w:rPr>
      <w:rFonts w:ascii="Arial" w:hAnsi="Arial" w:cs="Arial"/>
      <w:sz w:val="24"/>
    </w:rPr>
  </w:style>
  <w:style w:type="paragraph" w:styleId="21">
    <w:name w:val="Body Text 2"/>
    <w:basedOn w:val="a1"/>
    <w:pPr>
      <w:autoSpaceDE w:val="0"/>
      <w:autoSpaceDN w:val="0"/>
      <w:adjustRightInd w:val="0"/>
    </w:pPr>
    <w:rPr>
      <w:rFonts w:ascii="Arial" w:hAnsi="Arial" w:cs="Arial"/>
      <w:bCs/>
      <w:sz w:val="24"/>
      <w:szCs w:val="22"/>
    </w:rPr>
  </w:style>
  <w:style w:type="paragraph" w:styleId="af0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0">
    <w:name w:val="List Bullet"/>
    <w:basedOn w:val="a1"/>
    <w:pPr>
      <w:numPr>
        <w:numId w:val="2"/>
      </w:numPr>
      <w:tabs>
        <w:tab w:val="left" w:pos="851"/>
      </w:tabs>
      <w:spacing w:line="360" w:lineRule="auto"/>
      <w:jc w:val="both"/>
    </w:pPr>
  </w:style>
  <w:style w:type="paragraph" w:styleId="a">
    <w:name w:val="List Number"/>
    <w:basedOn w:val="a1"/>
    <w:pPr>
      <w:numPr>
        <w:numId w:val="1"/>
      </w:numPr>
      <w:tabs>
        <w:tab w:val="left" w:pos="851"/>
      </w:tabs>
      <w:spacing w:line="360" w:lineRule="auto"/>
      <w:jc w:val="both"/>
    </w:pPr>
  </w:style>
  <w:style w:type="table" w:styleId="af1">
    <w:name w:val="Table Grid"/>
    <w:basedOn w:val="a3"/>
    <w:rsid w:val="003702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1"/>
    <w:rsid w:val="00411B0D"/>
    <w:rPr>
      <w:sz w:val="28"/>
      <w:szCs w:val="24"/>
    </w:rPr>
  </w:style>
  <w:style w:type="paragraph" w:customStyle="1" w:styleId="SLN-">
    <w:name w:val="SLN-стиль"/>
    <w:basedOn w:val="a1"/>
    <w:rsid w:val="001B0D02"/>
    <w:pPr>
      <w:spacing w:line="360" w:lineRule="auto"/>
    </w:pPr>
    <w:rPr>
      <w:sz w:val="28"/>
    </w:rPr>
  </w:style>
  <w:style w:type="paragraph" w:styleId="31">
    <w:name w:val="Body Text 3"/>
    <w:basedOn w:val="a1"/>
    <w:rsid w:val="001B0D02"/>
    <w:pPr>
      <w:spacing w:after="120"/>
    </w:pPr>
    <w:rPr>
      <w:sz w:val="16"/>
      <w:szCs w:val="16"/>
    </w:rPr>
  </w:style>
  <w:style w:type="character" w:customStyle="1" w:styleId="a8">
    <w:name w:val="Нижний колонтитул Знак"/>
    <w:basedOn w:val="a2"/>
    <w:link w:val="a7"/>
    <w:uiPriority w:val="99"/>
    <w:rsid w:val="005D05BC"/>
  </w:style>
  <w:style w:type="paragraph" w:styleId="af2">
    <w:name w:val="No Spacing"/>
    <w:uiPriority w:val="1"/>
    <w:qFormat/>
    <w:rsid w:val="00B95817"/>
    <w:rPr>
      <w:rFonts w:ascii="Calibri" w:eastAsia="Calibri" w:hAnsi="Calibri"/>
      <w:sz w:val="22"/>
      <w:szCs w:val="22"/>
      <w:lang w:eastAsia="en-US"/>
    </w:rPr>
  </w:style>
  <w:style w:type="paragraph" w:styleId="af3">
    <w:name w:val="List Paragraph"/>
    <w:basedOn w:val="a1"/>
    <w:uiPriority w:val="34"/>
    <w:qFormat/>
    <w:rsid w:val="00B95817"/>
    <w:pPr>
      <w:ind w:left="720"/>
      <w:contextualSpacing/>
    </w:pPr>
    <w:rPr>
      <w:sz w:val="24"/>
      <w:szCs w:val="24"/>
    </w:rPr>
  </w:style>
  <w:style w:type="character" w:customStyle="1" w:styleId="a6">
    <w:name w:val="Верхний колонтитул Знак"/>
    <w:basedOn w:val="a2"/>
    <w:link w:val="a5"/>
    <w:uiPriority w:val="99"/>
    <w:rsid w:val="001D611A"/>
  </w:style>
  <w:style w:type="paragraph" w:customStyle="1" w:styleId="af4">
    <w:name w:val="мой"/>
    <w:basedOn w:val="af5"/>
    <w:link w:val="af6"/>
    <w:qFormat/>
    <w:rsid w:val="006E565D"/>
    <w:pPr>
      <w:spacing w:line="360" w:lineRule="auto"/>
      <w:ind w:firstLine="741"/>
      <w:jc w:val="both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customStyle="1" w:styleId="af6">
    <w:name w:val="мой Знак"/>
    <w:link w:val="af4"/>
    <w:rsid w:val="006E565D"/>
    <w:rPr>
      <w:sz w:val="28"/>
      <w:szCs w:val="28"/>
      <w:lang w:val="x-none" w:eastAsia="x-none"/>
    </w:rPr>
  </w:style>
  <w:style w:type="paragraph" w:styleId="af5">
    <w:name w:val="Plain Text"/>
    <w:basedOn w:val="a1"/>
    <w:link w:val="af7"/>
    <w:rsid w:val="006E565D"/>
    <w:rPr>
      <w:rFonts w:ascii="Courier New" w:hAnsi="Courier New" w:cs="Courier New"/>
    </w:rPr>
  </w:style>
  <w:style w:type="character" w:customStyle="1" w:styleId="af7">
    <w:name w:val="Текст Знак"/>
    <w:link w:val="af5"/>
    <w:rsid w:val="006E565D"/>
    <w:rPr>
      <w:rFonts w:ascii="Courier New" w:hAnsi="Courier New" w:cs="Courier New"/>
    </w:rPr>
  </w:style>
  <w:style w:type="character" w:styleId="af8">
    <w:name w:val="Placeholder Text"/>
    <w:basedOn w:val="a2"/>
    <w:uiPriority w:val="99"/>
    <w:semiHidden/>
    <w:rsid w:val="00167F5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qFormat/>
    <w:pPr>
      <w:keepNext/>
      <w:jc w:val="center"/>
      <w:outlineLvl w:val="0"/>
    </w:pPr>
    <w:rPr>
      <w:rFonts w:ascii="Arial" w:hAnsi="Arial"/>
      <w:b/>
      <w:sz w:val="28"/>
    </w:rPr>
  </w:style>
  <w:style w:type="paragraph" w:styleId="2">
    <w:name w:val="heading 2"/>
    <w:basedOn w:val="a1"/>
    <w:next w:val="a1"/>
    <w:qFormat/>
    <w:pPr>
      <w:keepNext/>
      <w:spacing w:before="240"/>
      <w:jc w:val="center"/>
      <w:outlineLvl w:val="1"/>
    </w:pPr>
    <w:rPr>
      <w:rFonts w:ascii="Arial" w:hAnsi="Arial"/>
      <w:sz w:val="26"/>
    </w:rPr>
  </w:style>
  <w:style w:type="paragraph" w:styleId="3">
    <w:name w:val="heading 3"/>
    <w:basedOn w:val="a1"/>
    <w:next w:val="a1"/>
    <w:qFormat/>
    <w:pPr>
      <w:keepNext/>
      <w:spacing w:before="120"/>
      <w:outlineLvl w:val="2"/>
    </w:pPr>
    <w:rPr>
      <w:rFonts w:ascii="Arial" w:hAnsi="Arial"/>
      <w:sz w:val="24"/>
    </w:rPr>
  </w:style>
  <w:style w:type="paragraph" w:styleId="4">
    <w:name w:val="heading 4"/>
    <w:basedOn w:val="a1"/>
    <w:next w:val="a1"/>
    <w:qFormat/>
    <w:pPr>
      <w:keepNext/>
      <w:outlineLvl w:val="3"/>
    </w:pPr>
    <w:rPr>
      <w:rFonts w:ascii="Arial" w:hAnsi="Arial" w:cs="Arial"/>
      <w:sz w:val="22"/>
      <w:szCs w:val="24"/>
      <w:u w:val="single"/>
    </w:rPr>
  </w:style>
  <w:style w:type="paragraph" w:styleId="5">
    <w:name w:val="heading 5"/>
    <w:basedOn w:val="a1"/>
    <w:next w:val="a1"/>
    <w:qFormat/>
    <w:pPr>
      <w:keepNext/>
      <w:spacing w:before="160"/>
      <w:jc w:val="center"/>
      <w:outlineLvl w:val="4"/>
    </w:pPr>
    <w:rPr>
      <w:rFonts w:ascii="Arial" w:hAnsi="Arial" w:cs="Arial"/>
      <w:b/>
      <w:bCs/>
      <w:sz w:val="24"/>
    </w:rPr>
  </w:style>
  <w:style w:type="paragraph" w:styleId="6">
    <w:name w:val="heading 6"/>
    <w:basedOn w:val="a1"/>
    <w:next w:val="a1"/>
    <w:qFormat/>
    <w:pPr>
      <w:keepNext/>
      <w:spacing w:before="80"/>
      <w:jc w:val="center"/>
      <w:outlineLvl w:val="5"/>
    </w:pPr>
    <w:rPr>
      <w:rFonts w:ascii="Arial" w:hAnsi="Arial" w:cs="Arial"/>
      <w:sz w:val="24"/>
      <w:u w:val="single"/>
    </w:rPr>
  </w:style>
  <w:style w:type="paragraph" w:styleId="7">
    <w:name w:val="heading 7"/>
    <w:basedOn w:val="a1"/>
    <w:next w:val="a1"/>
    <w:qFormat/>
    <w:pPr>
      <w:keepNext/>
      <w:jc w:val="center"/>
      <w:outlineLvl w:val="6"/>
    </w:pPr>
    <w:rPr>
      <w:rFonts w:ascii="Arial" w:hAnsi="Arial" w:cs="Arial"/>
      <w:bCs/>
      <w:sz w:val="28"/>
    </w:rPr>
  </w:style>
  <w:style w:type="paragraph" w:styleId="8">
    <w:name w:val="heading 8"/>
    <w:basedOn w:val="a1"/>
    <w:next w:val="a1"/>
    <w:qFormat/>
    <w:pPr>
      <w:keepNext/>
      <w:ind w:left="284"/>
      <w:jc w:val="center"/>
      <w:outlineLvl w:val="7"/>
    </w:pPr>
    <w:rPr>
      <w:rFonts w:ascii="Arial" w:hAnsi="Arial" w:cs="Arial"/>
      <w:b/>
      <w:bCs/>
      <w:sz w:val="22"/>
    </w:rPr>
  </w:style>
  <w:style w:type="paragraph" w:styleId="9">
    <w:name w:val="heading 9"/>
    <w:basedOn w:val="a1"/>
    <w:next w:val="a1"/>
    <w:qFormat/>
    <w:pPr>
      <w:keepNext/>
      <w:spacing w:after="120"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1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2"/>
  </w:style>
  <w:style w:type="paragraph" w:styleId="aa">
    <w:name w:val="Block Text"/>
    <w:basedOn w:val="a1"/>
    <w:pPr>
      <w:tabs>
        <w:tab w:val="right" w:pos="10632"/>
      </w:tabs>
      <w:spacing w:before="120"/>
      <w:ind w:left="1134" w:right="278" w:firstLine="284"/>
      <w:jc w:val="both"/>
    </w:pPr>
    <w:rPr>
      <w:rFonts w:ascii="Arial" w:hAnsi="Arial"/>
      <w:sz w:val="24"/>
    </w:rPr>
  </w:style>
  <w:style w:type="paragraph" w:styleId="30">
    <w:name w:val="Body Text Indent 3"/>
    <w:basedOn w:val="a1"/>
    <w:pPr>
      <w:spacing w:line="360" w:lineRule="auto"/>
      <w:ind w:left="200" w:firstLine="508"/>
      <w:jc w:val="both"/>
    </w:pPr>
    <w:rPr>
      <w:rFonts w:ascii="Arial" w:hAnsi="Arial"/>
      <w:szCs w:val="24"/>
    </w:rPr>
  </w:style>
  <w:style w:type="paragraph" w:styleId="ab">
    <w:name w:val="caption"/>
    <w:basedOn w:val="a1"/>
    <w:next w:val="a1"/>
    <w:qFormat/>
    <w:pPr>
      <w:spacing w:before="240" w:after="120"/>
      <w:jc w:val="center"/>
    </w:pPr>
    <w:rPr>
      <w:rFonts w:ascii="Arial" w:hAnsi="Arial" w:cs="Arial"/>
      <w:b/>
      <w:bCs/>
      <w:sz w:val="22"/>
    </w:rPr>
  </w:style>
  <w:style w:type="paragraph" w:styleId="ac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line="200" w:lineRule="exact"/>
    </w:pPr>
    <w:rPr>
      <w:rFonts w:ascii="Courier New" w:hAnsi="Courier New"/>
      <w:spacing w:val="-20"/>
    </w:rPr>
  </w:style>
  <w:style w:type="paragraph" w:styleId="ad">
    <w:name w:val="Body Text Indent"/>
    <w:basedOn w:val="a1"/>
    <w:pPr>
      <w:ind w:firstLine="1080"/>
    </w:pPr>
    <w:rPr>
      <w:rFonts w:ascii="Arial" w:hAnsi="Arial" w:cs="Arial"/>
      <w:szCs w:val="24"/>
    </w:rPr>
  </w:style>
  <w:style w:type="paragraph" w:styleId="20">
    <w:name w:val="Body Text Indent 2"/>
    <w:basedOn w:val="a1"/>
    <w:pPr>
      <w:ind w:left="426" w:firstLine="1276"/>
    </w:pPr>
    <w:rPr>
      <w:rFonts w:ascii="Arial" w:hAnsi="Arial" w:cs="Arial"/>
      <w:sz w:val="22"/>
      <w:szCs w:val="22"/>
    </w:rPr>
  </w:style>
  <w:style w:type="paragraph" w:styleId="ae">
    <w:name w:val="Title"/>
    <w:basedOn w:val="a1"/>
    <w:qFormat/>
    <w:pPr>
      <w:jc w:val="center"/>
    </w:pPr>
    <w:rPr>
      <w:rFonts w:ascii="Arial" w:hAnsi="Arial" w:cs="Arial"/>
      <w:b/>
      <w:bCs/>
      <w:sz w:val="22"/>
    </w:rPr>
  </w:style>
  <w:style w:type="paragraph" w:styleId="af">
    <w:name w:val="Body Text"/>
    <w:basedOn w:val="a1"/>
    <w:pPr>
      <w:jc w:val="center"/>
    </w:pPr>
    <w:rPr>
      <w:rFonts w:ascii="Arial" w:hAnsi="Arial" w:cs="Arial"/>
      <w:sz w:val="24"/>
    </w:rPr>
  </w:style>
  <w:style w:type="paragraph" w:styleId="21">
    <w:name w:val="Body Text 2"/>
    <w:basedOn w:val="a1"/>
    <w:pPr>
      <w:autoSpaceDE w:val="0"/>
      <w:autoSpaceDN w:val="0"/>
      <w:adjustRightInd w:val="0"/>
    </w:pPr>
    <w:rPr>
      <w:rFonts w:ascii="Arial" w:hAnsi="Arial" w:cs="Arial"/>
      <w:bCs/>
      <w:sz w:val="24"/>
      <w:szCs w:val="22"/>
    </w:rPr>
  </w:style>
  <w:style w:type="paragraph" w:styleId="af0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0">
    <w:name w:val="List Bullet"/>
    <w:basedOn w:val="a1"/>
    <w:pPr>
      <w:numPr>
        <w:numId w:val="2"/>
      </w:numPr>
      <w:tabs>
        <w:tab w:val="left" w:pos="851"/>
      </w:tabs>
      <w:spacing w:line="360" w:lineRule="auto"/>
      <w:jc w:val="both"/>
    </w:pPr>
  </w:style>
  <w:style w:type="paragraph" w:styleId="a">
    <w:name w:val="List Number"/>
    <w:basedOn w:val="a1"/>
    <w:pPr>
      <w:numPr>
        <w:numId w:val="1"/>
      </w:numPr>
      <w:tabs>
        <w:tab w:val="left" w:pos="851"/>
      </w:tabs>
      <w:spacing w:line="360" w:lineRule="auto"/>
      <w:jc w:val="both"/>
    </w:pPr>
  </w:style>
  <w:style w:type="table" w:styleId="af1">
    <w:name w:val="Table Grid"/>
    <w:basedOn w:val="a3"/>
    <w:rsid w:val="003702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1"/>
    <w:rsid w:val="00411B0D"/>
    <w:rPr>
      <w:sz w:val="28"/>
      <w:szCs w:val="24"/>
    </w:rPr>
  </w:style>
  <w:style w:type="paragraph" w:customStyle="1" w:styleId="SLN-">
    <w:name w:val="SLN-стиль"/>
    <w:basedOn w:val="a1"/>
    <w:rsid w:val="001B0D02"/>
    <w:pPr>
      <w:spacing w:line="360" w:lineRule="auto"/>
    </w:pPr>
    <w:rPr>
      <w:sz w:val="28"/>
    </w:rPr>
  </w:style>
  <w:style w:type="paragraph" w:styleId="31">
    <w:name w:val="Body Text 3"/>
    <w:basedOn w:val="a1"/>
    <w:rsid w:val="001B0D02"/>
    <w:pPr>
      <w:spacing w:after="120"/>
    </w:pPr>
    <w:rPr>
      <w:sz w:val="16"/>
      <w:szCs w:val="16"/>
    </w:rPr>
  </w:style>
  <w:style w:type="character" w:customStyle="1" w:styleId="a8">
    <w:name w:val="Нижний колонтитул Знак"/>
    <w:basedOn w:val="a2"/>
    <w:link w:val="a7"/>
    <w:uiPriority w:val="99"/>
    <w:rsid w:val="005D05BC"/>
  </w:style>
  <w:style w:type="paragraph" w:styleId="af2">
    <w:name w:val="No Spacing"/>
    <w:uiPriority w:val="1"/>
    <w:qFormat/>
    <w:rsid w:val="00B95817"/>
    <w:rPr>
      <w:rFonts w:ascii="Calibri" w:eastAsia="Calibri" w:hAnsi="Calibri"/>
      <w:sz w:val="22"/>
      <w:szCs w:val="22"/>
      <w:lang w:eastAsia="en-US"/>
    </w:rPr>
  </w:style>
  <w:style w:type="paragraph" w:styleId="af3">
    <w:name w:val="List Paragraph"/>
    <w:basedOn w:val="a1"/>
    <w:uiPriority w:val="34"/>
    <w:qFormat/>
    <w:rsid w:val="00B95817"/>
    <w:pPr>
      <w:ind w:left="720"/>
      <w:contextualSpacing/>
    </w:pPr>
    <w:rPr>
      <w:sz w:val="24"/>
      <w:szCs w:val="24"/>
    </w:rPr>
  </w:style>
  <w:style w:type="character" w:customStyle="1" w:styleId="a6">
    <w:name w:val="Верхний колонтитул Знак"/>
    <w:basedOn w:val="a2"/>
    <w:link w:val="a5"/>
    <w:uiPriority w:val="99"/>
    <w:rsid w:val="001D611A"/>
  </w:style>
  <w:style w:type="paragraph" w:customStyle="1" w:styleId="af4">
    <w:name w:val="мой"/>
    <w:basedOn w:val="af5"/>
    <w:link w:val="af6"/>
    <w:qFormat/>
    <w:rsid w:val="006E565D"/>
    <w:pPr>
      <w:spacing w:line="360" w:lineRule="auto"/>
      <w:ind w:firstLine="741"/>
      <w:jc w:val="both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customStyle="1" w:styleId="af6">
    <w:name w:val="мой Знак"/>
    <w:link w:val="af4"/>
    <w:rsid w:val="006E565D"/>
    <w:rPr>
      <w:sz w:val="28"/>
      <w:szCs w:val="28"/>
      <w:lang w:val="x-none" w:eastAsia="x-none"/>
    </w:rPr>
  </w:style>
  <w:style w:type="paragraph" w:styleId="af5">
    <w:name w:val="Plain Text"/>
    <w:basedOn w:val="a1"/>
    <w:link w:val="af7"/>
    <w:rsid w:val="006E565D"/>
    <w:rPr>
      <w:rFonts w:ascii="Courier New" w:hAnsi="Courier New" w:cs="Courier New"/>
    </w:rPr>
  </w:style>
  <w:style w:type="character" w:customStyle="1" w:styleId="af7">
    <w:name w:val="Текст Знак"/>
    <w:link w:val="af5"/>
    <w:rsid w:val="006E565D"/>
    <w:rPr>
      <w:rFonts w:ascii="Courier New" w:hAnsi="Courier New" w:cs="Courier New"/>
    </w:rPr>
  </w:style>
  <w:style w:type="character" w:styleId="af8">
    <w:name w:val="Placeholder Text"/>
    <w:basedOn w:val="a2"/>
    <w:uiPriority w:val="99"/>
    <w:semiHidden/>
    <w:rsid w:val="00167F5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NY\&#1064;&#1072;&#1073;&#1083;&#1086;&#1085;&#1099;\&#1047;&#1072;&#1075;&#1086;&#1083;&#1086;&#1074;&#1082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76B97-2270-4ECE-802D-E6B53C48D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Заголовки.dot</Template>
  <TotalTime>4093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home</cp:lastModifiedBy>
  <cp:revision>110</cp:revision>
  <cp:lastPrinted>2015-06-14T18:13:00Z</cp:lastPrinted>
  <dcterms:created xsi:type="dcterms:W3CDTF">2015-09-26T18:42:00Z</dcterms:created>
  <dcterms:modified xsi:type="dcterms:W3CDTF">2016-10-18T17:17:00Z</dcterms:modified>
</cp:coreProperties>
</file>